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44D0C" w14:textId="571AC07A" w:rsidR="00505FE4" w:rsidRPr="00F71B9B" w:rsidRDefault="00505FE4" w:rsidP="00A4490B">
      <w:pPr>
        <w:pStyle w:val="Tytu"/>
        <w:ind w:right="707"/>
        <w:jc w:val="left"/>
        <w:rPr>
          <w:szCs w:val="24"/>
        </w:rPr>
      </w:pPr>
    </w:p>
    <w:p w14:paraId="6CBC9E26" w14:textId="77777777" w:rsidR="00505FE4" w:rsidRPr="00F71B9B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F71B9B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F71B9B" w14:paraId="3EF72288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1B0BFB03" w14:textId="77777777" w:rsidR="00505FE4" w:rsidRPr="00F71B9B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6873" w14:textId="77777777" w:rsidR="005B1D5C" w:rsidRPr="00F71B9B" w:rsidRDefault="00505FE4" w:rsidP="00F77DC4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 xml:space="preserve">Nazwa modułu (bloku przedmiotów): </w:t>
            </w:r>
          </w:p>
          <w:p w14:paraId="3F18CCC2" w14:textId="77777777" w:rsidR="00505FE4" w:rsidRPr="00F71B9B" w:rsidRDefault="004527CB" w:rsidP="00F77DC4">
            <w:pPr>
              <w:rPr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574052B" w14:textId="77777777" w:rsidR="00505FE4" w:rsidRPr="00F71B9B" w:rsidRDefault="00505FE4" w:rsidP="00F77DC4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Kod modułu:</w:t>
            </w:r>
            <w:r w:rsidR="005B1D5C" w:rsidRPr="00F71B9B">
              <w:rPr>
                <w:sz w:val="24"/>
                <w:szCs w:val="24"/>
              </w:rPr>
              <w:t xml:space="preserve"> </w:t>
            </w:r>
            <w:r w:rsidR="005B1D5C" w:rsidRPr="00F71B9B">
              <w:rPr>
                <w:b/>
                <w:sz w:val="24"/>
                <w:szCs w:val="24"/>
              </w:rPr>
              <w:t>M1</w:t>
            </w:r>
            <w:r w:rsidR="004527CB" w:rsidRPr="00F71B9B">
              <w:rPr>
                <w:b/>
                <w:sz w:val="24"/>
                <w:szCs w:val="24"/>
              </w:rPr>
              <w:t>9</w:t>
            </w:r>
          </w:p>
        </w:tc>
      </w:tr>
      <w:tr w:rsidR="00505FE4" w:rsidRPr="00F71B9B" w14:paraId="579721A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9F48211" w14:textId="77777777" w:rsidR="00505FE4" w:rsidRPr="00F71B9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84AB" w14:textId="77777777" w:rsidR="00505FE4" w:rsidRPr="00F71B9B" w:rsidRDefault="00505FE4" w:rsidP="00F77DC4">
            <w:pPr>
              <w:rPr>
                <w:b/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 xml:space="preserve">Nazwa przedmiotu: </w:t>
            </w:r>
          </w:p>
          <w:p w14:paraId="27A45A55" w14:textId="77777777" w:rsidR="00505FE4" w:rsidRPr="00F71B9B" w:rsidRDefault="004527CB" w:rsidP="00F77DC4">
            <w:pPr>
              <w:rPr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Budowa aplikacji na platformie .NET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672A29EC" w14:textId="77777777" w:rsidR="00505FE4" w:rsidRPr="00F71B9B" w:rsidRDefault="00505FE4" w:rsidP="00F77DC4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Kod przedmiotu:</w:t>
            </w:r>
            <w:r w:rsidR="005B1D5C" w:rsidRPr="00F71B9B">
              <w:rPr>
                <w:sz w:val="24"/>
                <w:szCs w:val="24"/>
              </w:rPr>
              <w:t xml:space="preserve"> </w:t>
            </w:r>
            <w:r w:rsidR="004527CB" w:rsidRPr="00F71B9B">
              <w:rPr>
                <w:sz w:val="24"/>
                <w:szCs w:val="24"/>
              </w:rPr>
              <w:t>PBD-M2</w:t>
            </w:r>
          </w:p>
        </w:tc>
      </w:tr>
      <w:tr w:rsidR="00505FE4" w:rsidRPr="00F71B9B" w14:paraId="55CAFCC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BF37C47" w14:textId="77777777" w:rsidR="00505FE4" w:rsidRPr="00F71B9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F3A3DC" w14:textId="77777777" w:rsidR="00505FE4" w:rsidRPr="00F71B9B" w:rsidRDefault="00505FE4" w:rsidP="00F77DC4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Nazwa jednostki organizacyjnej prowadzącej przedmiot / moduł:</w:t>
            </w:r>
          </w:p>
          <w:p w14:paraId="6BE1F042" w14:textId="77777777" w:rsidR="00505FE4" w:rsidRPr="00F71B9B" w:rsidRDefault="00A0655B" w:rsidP="00F77DC4">
            <w:pPr>
              <w:rPr>
                <w:b/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F71B9B" w14:paraId="3C441F5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75122CE" w14:textId="77777777" w:rsidR="00505FE4" w:rsidRPr="00F71B9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B12CFA" w14:textId="77777777" w:rsidR="00505FE4" w:rsidRPr="00F71B9B" w:rsidRDefault="00505FE4" w:rsidP="005B1D5C">
            <w:pPr>
              <w:spacing w:after="120"/>
              <w:rPr>
                <w:b/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Nazwa kierunku:</w:t>
            </w:r>
            <w:r w:rsidR="005B1D5C" w:rsidRPr="00F71B9B">
              <w:rPr>
                <w:b/>
                <w:sz w:val="24"/>
                <w:szCs w:val="24"/>
              </w:rPr>
              <w:t xml:space="preserve"> INFORMATYKA</w:t>
            </w:r>
          </w:p>
          <w:p w14:paraId="5E173B20" w14:textId="77777777" w:rsidR="00505FE4" w:rsidRPr="00F71B9B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:rsidRPr="00F71B9B" w14:paraId="6B9EE16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72B827" w14:textId="77777777" w:rsidR="00505FE4" w:rsidRPr="00F71B9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0F7373" w14:textId="77777777" w:rsidR="00505FE4" w:rsidRPr="00F71B9B" w:rsidRDefault="00505FE4" w:rsidP="00F77DC4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Nazwa specjalności:</w:t>
            </w:r>
            <w:r w:rsidR="00A0655B" w:rsidRPr="00F71B9B">
              <w:rPr>
                <w:sz w:val="24"/>
                <w:szCs w:val="24"/>
              </w:rPr>
              <w:t xml:space="preserve"> </w:t>
            </w:r>
          </w:p>
          <w:p w14:paraId="03CD0754" w14:textId="77777777" w:rsidR="00505FE4" w:rsidRPr="00F71B9B" w:rsidRDefault="00A0655B" w:rsidP="004527CB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Projektowanie baz danych i oprogramowanie użytkowe</w:t>
            </w:r>
            <w:r w:rsidRPr="00F71B9B">
              <w:rPr>
                <w:sz w:val="24"/>
                <w:szCs w:val="24"/>
              </w:rPr>
              <w:br/>
            </w:r>
          </w:p>
        </w:tc>
      </w:tr>
      <w:tr w:rsidR="00505FE4" w:rsidRPr="00F71B9B" w14:paraId="4871B95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93B107A" w14:textId="77777777" w:rsidR="00505FE4" w:rsidRPr="00F71B9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F826" w14:textId="77777777" w:rsidR="00505FE4" w:rsidRPr="00F71B9B" w:rsidRDefault="00505FE4" w:rsidP="00F77DC4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Forma studiów:</w:t>
            </w:r>
          </w:p>
          <w:p w14:paraId="1F83D639" w14:textId="77777777" w:rsidR="00505FE4" w:rsidRPr="00F71B9B" w:rsidRDefault="000F0A1A" w:rsidP="00F77DC4">
            <w:pPr>
              <w:rPr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nie</w:t>
            </w:r>
            <w:r w:rsidR="005B1D5C" w:rsidRPr="00F71B9B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0B78" w14:textId="77777777" w:rsidR="00505FE4" w:rsidRPr="00F71B9B" w:rsidRDefault="00505FE4" w:rsidP="00F77DC4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Profil kształcenia:</w:t>
            </w:r>
          </w:p>
          <w:p w14:paraId="58CACE5D" w14:textId="77777777" w:rsidR="00505FE4" w:rsidRPr="00F71B9B" w:rsidRDefault="005B1D5C" w:rsidP="00F77DC4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75BA278" w14:textId="77777777" w:rsidR="005B1D5C" w:rsidRPr="00F71B9B" w:rsidRDefault="00505FE4" w:rsidP="00F77DC4">
            <w:pPr>
              <w:rPr>
                <w:b/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Poziom studiów:</w:t>
            </w:r>
            <w:r w:rsidR="005B1D5C" w:rsidRPr="00F71B9B">
              <w:rPr>
                <w:b/>
                <w:sz w:val="24"/>
                <w:szCs w:val="24"/>
              </w:rPr>
              <w:t xml:space="preserve"> </w:t>
            </w:r>
          </w:p>
          <w:p w14:paraId="1174C9E3" w14:textId="77777777" w:rsidR="00505FE4" w:rsidRPr="00F71B9B" w:rsidRDefault="005B1D5C" w:rsidP="00F77DC4">
            <w:pPr>
              <w:rPr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F71B9B" w14:paraId="1EEB8D5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E0416E" w14:textId="77777777" w:rsidR="00505FE4" w:rsidRPr="00F71B9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F859" w14:textId="77777777" w:rsidR="00505FE4" w:rsidRPr="00F71B9B" w:rsidRDefault="00505FE4" w:rsidP="00F77DC4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 xml:space="preserve">Rok / semestr: </w:t>
            </w:r>
          </w:p>
          <w:p w14:paraId="04562A94" w14:textId="77777777" w:rsidR="00505FE4" w:rsidRPr="00F71B9B" w:rsidRDefault="001D021C" w:rsidP="00F77DC4">
            <w:pPr>
              <w:rPr>
                <w:b/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24BD" w14:textId="77777777" w:rsidR="00505FE4" w:rsidRPr="00F71B9B" w:rsidRDefault="00505FE4" w:rsidP="00F77DC4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Status przedmiotu /modułu:</w:t>
            </w:r>
          </w:p>
          <w:p w14:paraId="7F0A509B" w14:textId="77777777" w:rsidR="00505FE4" w:rsidRPr="00F71B9B" w:rsidRDefault="001D021C" w:rsidP="001D021C">
            <w:pPr>
              <w:rPr>
                <w:b/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C34484" w14:textId="77777777" w:rsidR="00505FE4" w:rsidRPr="00F71B9B" w:rsidRDefault="00505FE4" w:rsidP="00F77DC4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Język przedmiotu / modułu:</w:t>
            </w:r>
          </w:p>
          <w:p w14:paraId="63285FAE" w14:textId="77777777" w:rsidR="00505FE4" w:rsidRPr="00F71B9B" w:rsidRDefault="001D021C" w:rsidP="00F77DC4">
            <w:pPr>
              <w:rPr>
                <w:b/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F71B9B" w14:paraId="42A2B02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9A61D4" w14:textId="77777777" w:rsidR="00505FE4" w:rsidRPr="00F71B9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DB55" w14:textId="77777777" w:rsidR="00505FE4" w:rsidRPr="00F71B9B" w:rsidRDefault="00505FE4" w:rsidP="00F77DC4">
            <w:pPr>
              <w:rPr>
                <w:sz w:val="24"/>
                <w:szCs w:val="24"/>
              </w:rPr>
            </w:pPr>
          </w:p>
          <w:p w14:paraId="60961322" w14:textId="77777777" w:rsidR="00505FE4" w:rsidRPr="00F71B9B" w:rsidRDefault="00505FE4" w:rsidP="00F77DC4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F596" w14:textId="77777777" w:rsidR="00505FE4" w:rsidRPr="00F71B9B" w:rsidRDefault="00505FE4" w:rsidP="00F77DC4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6D75" w14:textId="77777777" w:rsidR="00505FE4" w:rsidRPr="00F71B9B" w:rsidRDefault="00505FE4" w:rsidP="00F77DC4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05FC" w14:textId="77777777" w:rsidR="00505FE4" w:rsidRPr="00F71B9B" w:rsidRDefault="00505FE4" w:rsidP="00F77DC4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5E5A" w14:textId="77777777" w:rsidR="00505FE4" w:rsidRPr="00F71B9B" w:rsidRDefault="00505FE4" w:rsidP="00F77DC4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7950" w14:textId="77777777" w:rsidR="00505FE4" w:rsidRPr="00F71B9B" w:rsidRDefault="00505FE4" w:rsidP="00F77DC4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732CB02" w14:textId="77777777" w:rsidR="00505FE4" w:rsidRPr="00F71B9B" w:rsidRDefault="00505FE4" w:rsidP="00F77DC4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 xml:space="preserve">inne </w:t>
            </w:r>
            <w:r w:rsidRPr="00F71B9B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F71B9B" w14:paraId="63C5058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4C398E" w14:textId="77777777" w:rsidR="00505FE4" w:rsidRPr="00F71B9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548ECAD" w14:textId="77777777" w:rsidR="00505FE4" w:rsidRPr="00F71B9B" w:rsidRDefault="00505FE4" w:rsidP="00F77DC4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C9EDC" w14:textId="77777777" w:rsidR="00505FE4" w:rsidRPr="00F71B9B" w:rsidRDefault="005B1D5C" w:rsidP="00F77DC4">
            <w:pPr>
              <w:jc w:val="center"/>
              <w:rPr>
                <w:b/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573AFC" w14:textId="77777777" w:rsidR="00505FE4" w:rsidRPr="00F71B9B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7E9FF3" w14:textId="77777777" w:rsidR="00505FE4" w:rsidRPr="00F71B9B" w:rsidRDefault="000F0A1A" w:rsidP="00F77DC4">
            <w:pPr>
              <w:jc w:val="center"/>
              <w:rPr>
                <w:b/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CB1548" w14:textId="77777777" w:rsidR="00505FE4" w:rsidRPr="00F71B9B" w:rsidRDefault="005B1D5C" w:rsidP="00F77DC4">
            <w:pPr>
              <w:jc w:val="center"/>
              <w:rPr>
                <w:b/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FC2322" w14:textId="77777777" w:rsidR="00505FE4" w:rsidRPr="00F71B9B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DC76C3" w14:textId="77777777" w:rsidR="00505FE4" w:rsidRPr="00F71B9B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87130EF" w14:textId="77777777" w:rsidR="00505FE4" w:rsidRPr="00F71B9B" w:rsidRDefault="00505FE4" w:rsidP="00505FE4">
      <w:pPr>
        <w:rPr>
          <w:sz w:val="24"/>
          <w:szCs w:val="24"/>
        </w:rPr>
      </w:pPr>
    </w:p>
    <w:p w14:paraId="496EF918" w14:textId="77777777" w:rsidR="00505FE4" w:rsidRPr="00F71B9B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F71B9B" w14:paraId="3EBF3615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6F75E" w14:textId="77777777" w:rsidR="00505FE4" w:rsidRPr="00F71B9B" w:rsidRDefault="00505FE4" w:rsidP="00F77DC4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Koordynator przedmiotu / modułu</w:t>
            </w:r>
            <w:r w:rsidRPr="00F71B9B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CAF55" w14:textId="77777777" w:rsidR="00505FE4" w:rsidRPr="00F71B9B" w:rsidRDefault="005B1D5C" w:rsidP="00F77DC4">
            <w:pPr>
              <w:rPr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mgr inż. Marzanna Skowrońska</w:t>
            </w:r>
          </w:p>
        </w:tc>
      </w:tr>
      <w:tr w:rsidR="00505FE4" w:rsidRPr="00F71B9B" w14:paraId="5CD935C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942D" w14:textId="77777777" w:rsidR="00505FE4" w:rsidRPr="00F71B9B" w:rsidRDefault="00505FE4" w:rsidP="00F77DC4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Prowadzący zajęcia</w:t>
            </w:r>
            <w:r w:rsidRPr="00F71B9B">
              <w:t>*</w:t>
            </w:r>
          </w:p>
          <w:p w14:paraId="0763664E" w14:textId="77777777" w:rsidR="00505FE4" w:rsidRPr="00F71B9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87DA7" w14:textId="77777777" w:rsidR="00505FE4" w:rsidRPr="00F71B9B" w:rsidRDefault="005B1D5C" w:rsidP="00F77DC4">
            <w:pPr>
              <w:rPr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mgr inż. Marzanna Skowrońska</w:t>
            </w:r>
          </w:p>
        </w:tc>
      </w:tr>
      <w:tr w:rsidR="004527CB" w:rsidRPr="00F71B9B" w14:paraId="2C4F5DC9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D3EA" w14:textId="77777777" w:rsidR="004527CB" w:rsidRPr="00F71B9B" w:rsidRDefault="004527CB" w:rsidP="00F77DC4">
            <w:pPr>
              <w:spacing w:before="120" w:after="120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5B74B3" w14:textId="77777777" w:rsidR="004527CB" w:rsidRPr="00F71B9B" w:rsidRDefault="004527CB">
            <w:pPr>
              <w:spacing w:before="120" w:line="280" w:lineRule="exact"/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 xml:space="preserve">Przedstawienie zagadnień związanych ze stosowaniem nowych technologii informatycznych w wytwarzaniu oprogramowania; </w:t>
            </w:r>
          </w:p>
          <w:p w14:paraId="3298D5D0" w14:textId="77777777" w:rsidR="004527CB" w:rsidRPr="00F71B9B" w:rsidRDefault="004527CB">
            <w:p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Nauczenie programowania w języku zorientowanym obiektowo C#, posługiwania się środowiskiem wytwarzania oprogramowania Microsoft Visual Studio. NET, implementacji komponentów aplikacji, tworzenia kompletnych aplikacji desktopowych.</w:t>
            </w:r>
          </w:p>
        </w:tc>
      </w:tr>
      <w:tr w:rsidR="004527CB" w:rsidRPr="00F71B9B" w14:paraId="7B57AC7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CDBDF5" w14:textId="77777777" w:rsidR="004527CB" w:rsidRPr="00F71B9B" w:rsidRDefault="004527CB" w:rsidP="00F77DC4">
            <w:pPr>
              <w:spacing w:before="120" w:after="120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FD6D52" w14:textId="77777777" w:rsidR="004527CB" w:rsidRPr="00F71B9B" w:rsidRDefault="004527CB">
            <w:p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podstawy programowania</w:t>
            </w:r>
          </w:p>
        </w:tc>
      </w:tr>
    </w:tbl>
    <w:p w14:paraId="6D7F5A18" w14:textId="77777777" w:rsidR="00505FE4" w:rsidRPr="00F71B9B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F71B9B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9B02C0D" w14:textId="77777777" w:rsidR="00505FE4" w:rsidRPr="00F71B9B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F71B9B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0696C6C4" w14:textId="77777777" w:rsidR="006E3035" w:rsidRPr="00F71B9B" w:rsidRDefault="006E3035" w:rsidP="00505FE4">
      <w:pPr>
        <w:pStyle w:val="Tekstprzypisudolnego"/>
        <w:ind w:left="142" w:right="-993" w:hanging="142"/>
        <w:jc w:val="both"/>
        <w:rPr>
          <w:iCs/>
          <w:sz w:val="18"/>
          <w:szCs w:val="18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1"/>
        <w:gridCol w:w="7086"/>
        <w:gridCol w:w="1678"/>
      </w:tblGrid>
      <w:tr w:rsidR="007943B8" w:rsidRPr="00F71B9B" w14:paraId="7120688F" w14:textId="77777777" w:rsidTr="007943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1541116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7943B8" w:rsidRPr="00F71B9B" w14:paraId="3ABADB11" w14:textId="77777777" w:rsidTr="007943B8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58218D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70BCB67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A871C90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Kod kierunkowego efektu</w:t>
            </w:r>
          </w:p>
          <w:p w14:paraId="3C5F9A9A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uczenia się</w:t>
            </w:r>
          </w:p>
        </w:tc>
      </w:tr>
      <w:tr w:rsidR="007943B8" w:rsidRPr="00F71B9B" w14:paraId="56F9E08C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DBD7" w14:textId="77777777" w:rsidR="007943B8" w:rsidRPr="00F71B9B" w:rsidRDefault="007943B8">
            <w:pPr>
              <w:ind w:left="72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689795" w14:textId="77777777" w:rsidR="007943B8" w:rsidRPr="00F71B9B" w:rsidRDefault="007943B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71B9B">
              <w:rPr>
                <w:rFonts w:ascii="Times New Roman" w:hAnsi="Times New Roman"/>
                <w:b/>
                <w:lang w:eastAsia="en-US"/>
              </w:rPr>
              <w:t>Wiedza</w:t>
            </w:r>
            <w:r w:rsidRPr="00F71B9B">
              <w:rPr>
                <w:rFonts w:ascii="Times New Roman" w:hAnsi="Times New Roman"/>
                <w:lang w:eastAsia="en-US"/>
              </w:rPr>
              <w:t>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BE5C1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943B8" w:rsidRPr="00F71B9B" w14:paraId="2F678C93" w14:textId="77777777" w:rsidTr="007943B8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46FB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37E924" w14:textId="77777777" w:rsidR="007943B8" w:rsidRPr="00F71B9B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operuje gramatyką języka obiektowego C#  w środowisku Visual Studio,  dobierając składnię adekwatnie do zadanego problemu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2F801BC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K_W11</w:t>
            </w:r>
          </w:p>
        </w:tc>
      </w:tr>
      <w:tr w:rsidR="007943B8" w:rsidRPr="00F71B9B" w14:paraId="7BF08E53" w14:textId="77777777" w:rsidTr="007943B8">
        <w:trPr>
          <w:cantSplit/>
          <w:trHeight w:val="262"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9FDF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69F7E4" w14:textId="77777777" w:rsidR="007943B8" w:rsidRPr="00F71B9B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modeluje rozwiązanie problemu zgodnie z paradygmatem obiektowym, budową komponentową, modelem warstwowym aplikacji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257C36B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K_W13</w:t>
            </w:r>
          </w:p>
        </w:tc>
      </w:tr>
      <w:tr w:rsidR="007943B8" w:rsidRPr="00F71B9B" w14:paraId="0CFE0813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F7AC" w14:textId="77777777" w:rsidR="007943B8" w:rsidRPr="00F71B9B" w:rsidRDefault="007943B8">
            <w:pPr>
              <w:ind w:left="72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7A5316" w14:textId="77777777" w:rsidR="007943B8" w:rsidRPr="00F71B9B" w:rsidRDefault="007943B8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F71B9B">
              <w:rPr>
                <w:rFonts w:ascii="Times New Roman" w:hAnsi="Times New Roman"/>
                <w:b/>
                <w:lang w:eastAsia="en-US"/>
              </w:rPr>
              <w:t>Umiejętności: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D21F0C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943B8" w:rsidRPr="00F71B9B" w14:paraId="1A7A22A4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65FF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BD97BD" w14:textId="77777777" w:rsidR="007943B8" w:rsidRPr="00F71B9B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sprawnie porusza się po zintegrowanych środowisku programistycznym,  bezbłędnie wykonując wszystkie niezbędne operacje związane z tworzeniem, testowaniem, uruchamianiem kodu, czytając i wyciągając wnioski z komentarzy oraz błędów w języku angielskim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B731F07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K_U16, K_U13, K_U05</w:t>
            </w:r>
          </w:p>
        </w:tc>
      </w:tr>
      <w:tr w:rsidR="007943B8" w:rsidRPr="00F71B9B" w14:paraId="1D6ACE80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FB1E9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A92AA9" w14:textId="77777777" w:rsidR="007943B8" w:rsidRPr="00F71B9B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tworzy desktopowe aplikacje w języku C#  dość złożone pod względem architektonicznym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5D66844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K_U17, K_U19, K_U12</w:t>
            </w:r>
          </w:p>
        </w:tc>
      </w:tr>
      <w:tr w:rsidR="007943B8" w:rsidRPr="00F71B9B" w14:paraId="5832B140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B727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FF24EA" w14:textId="77777777" w:rsidR="007943B8" w:rsidRPr="00F71B9B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rozwija umiejętności sięgania po różnego typu zasoby literaturowe także w języku angielskim, poszukując optymalnego rozwiązania  zadanego problemu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838055E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K_U01, K_U05</w:t>
            </w:r>
          </w:p>
        </w:tc>
      </w:tr>
      <w:tr w:rsidR="007943B8" w:rsidRPr="00F71B9B" w14:paraId="7398FCC2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D6BE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28FF7C" w14:textId="77777777" w:rsidR="007943B8" w:rsidRPr="00F71B9B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dba o ergonomiczny interfejs użytkownika z myślą o przyszłych użytkownikach jego programów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DDDDDF5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K_U11</w:t>
            </w:r>
          </w:p>
        </w:tc>
      </w:tr>
      <w:tr w:rsidR="007943B8" w:rsidRPr="00F71B9B" w14:paraId="691ED416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88F3" w14:textId="77777777" w:rsidR="007943B8" w:rsidRPr="00F71B9B" w:rsidRDefault="007943B8">
            <w:pPr>
              <w:ind w:left="72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03B076" w14:textId="77777777" w:rsidR="007943B8" w:rsidRPr="00F71B9B" w:rsidRDefault="007943B8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F71B9B">
              <w:rPr>
                <w:rFonts w:ascii="Times New Roman" w:hAnsi="Times New Roman"/>
                <w:b/>
                <w:lang w:eastAsia="en-US"/>
              </w:rPr>
              <w:t>Kompetencje społeczne: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958512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943B8" w:rsidRPr="00F71B9B" w14:paraId="1C50C023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33F2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C4B097" w14:textId="77777777" w:rsidR="007943B8" w:rsidRPr="00F71B9B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prezentuje publicznie efekty swojej pracy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AB77D59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K_U06</w:t>
            </w:r>
          </w:p>
        </w:tc>
      </w:tr>
      <w:tr w:rsidR="007943B8" w:rsidRPr="00F71B9B" w14:paraId="7DF7877E" w14:textId="77777777" w:rsidTr="007943B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BB68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0D6391" w14:textId="77777777" w:rsidR="007943B8" w:rsidRPr="00F71B9B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komentuje kod źródłowy oraz komponuje go w poprawnych porcjach logicznych  z myślą o innych programistach, którzy mogliby rozwijać jego kod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DB182E6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K_K02</w:t>
            </w:r>
          </w:p>
        </w:tc>
      </w:tr>
    </w:tbl>
    <w:p w14:paraId="1C15FA17" w14:textId="77777777" w:rsidR="002D42DA" w:rsidRPr="00F71B9B" w:rsidRDefault="002D42DA" w:rsidP="00505FE4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943B8" w:rsidRPr="00F71B9B" w14:paraId="25AE51C6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2280E03" w14:textId="77777777" w:rsidR="007943B8" w:rsidRPr="00F71B9B" w:rsidRDefault="007943B8">
            <w:pPr>
              <w:jc w:val="center"/>
              <w:rPr>
                <w:sz w:val="24"/>
                <w:szCs w:val="24"/>
                <w:lang w:eastAsia="en-US"/>
              </w:rPr>
            </w:pPr>
            <w:r w:rsidRPr="00F71B9B"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7943B8" w:rsidRPr="00F71B9B" w14:paraId="7B5F36C7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B83D3C0" w14:textId="77777777" w:rsidR="007943B8" w:rsidRPr="00F71B9B" w:rsidRDefault="007943B8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F71B9B"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7943B8" w:rsidRPr="00F71B9B" w14:paraId="2287EA34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EC55BD2" w14:textId="77777777" w:rsidR="007943B8" w:rsidRPr="00F71B9B" w:rsidRDefault="007943B8" w:rsidP="007943B8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Wprowadzenie do nowego podejścia do kompilacji. Charakterystyka platformy Microsoft .NET Framework; architektura, CLR, BCL. Wyjaśnienie zagadnień: podzespoły, języki programowania, zarządzanie pamięcią, wspólne typy danych. Wytwarzanie aplikacji .NET. //2h</w:t>
            </w:r>
          </w:p>
          <w:p w14:paraId="44602D94" w14:textId="77777777" w:rsidR="007943B8" w:rsidRPr="00F71B9B" w:rsidRDefault="007943B8" w:rsidP="007943B8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 xml:space="preserve">Podstawy języka C# , analogia do języka Java. Tworzenie programów, kompilacja, uruchamianie, debugowanie  z wykorzystaniem prostego edytora i kompilatora oraz  zintegrowanego środowiska programistycznego Visual Studio. Konstrukcje autonomiczne w języku C# jak: przestrzenie nazw,  </w:t>
            </w:r>
            <w:proofErr w:type="spellStart"/>
            <w:r w:rsidRPr="00F71B9B">
              <w:rPr>
                <w:sz w:val="24"/>
                <w:szCs w:val="24"/>
                <w:lang w:eastAsia="en-US"/>
              </w:rPr>
              <w:t>indexer’y</w:t>
            </w:r>
            <w:proofErr w:type="spellEnd"/>
            <w:r w:rsidRPr="00F71B9B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71B9B">
              <w:rPr>
                <w:sz w:val="24"/>
                <w:szCs w:val="24"/>
                <w:lang w:eastAsia="en-US"/>
              </w:rPr>
              <w:t>delegat’y</w:t>
            </w:r>
            <w:proofErr w:type="spellEnd"/>
            <w:r w:rsidRPr="00F71B9B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71B9B">
              <w:rPr>
                <w:sz w:val="24"/>
                <w:szCs w:val="24"/>
                <w:lang w:eastAsia="en-US"/>
              </w:rPr>
              <w:t>event’y</w:t>
            </w:r>
            <w:proofErr w:type="spellEnd"/>
            <w:r w:rsidRPr="00F71B9B">
              <w:rPr>
                <w:sz w:val="24"/>
                <w:szCs w:val="24"/>
                <w:lang w:eastAsia="en-US"/>
              </w:rPr>
              <w:t xml:space="preserve">, indeksy tablic. Wzorzec projektowy </w:t>
            </w:r>
            <w:r w:rsidRPr="00F71B9B">
              <w:rPr>
                <w:i/>
                <w:sz w:val="24"/>
                <w:szCs w:val="24"/>
                <w:lang w:eastAsia="en-US"/>
              </w:rPr>
              <w:t>fabryka</w:t>
            </w:r>
            <w:r w:rsidR="00246448" w:rsidRPr="00F71B9B">
              <w:rPr>
                <w:sz w:val="24"/>
                <w:szCs w:val="24"/>
                <w:lang w:eastAsia="en-US"/>
              </w:rPr>
              <w:t>. //6</w:t>
            </w:r>
            <w:r w:rsidRPr="00F71B9B">
              <w:rPr>
                <w:sz w:val="24"/>
                <w:szCs w:val="24"/>
                <w:lang w:eastAsia="en-US"/>
              </w:rPr>
              <w:t>h</w:t>
            </w:r>
          </w:p>
          <w:p w14:paraId="38C159A3" w14:textId="77777777" w:rsidR="007943B8" w:rsidRPr="00F71B9B" w:rsidRDefault="007943B8" w:rsidP="007943B8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 xml:space="preserve">Tworzenie konstrukcji złożonych desktopowych aplikacji okienkowych  w Visual Studio: </w:t>
            </w:r>
            <w:proofErr w:type="spellStart"/>
            <w:r w:rsidRPr="00F71B9B">
              <w:rPr>
                <w:sz w:val="24"/>
                <w:szCs w:val="24"/>
                <w:lang w:eastAsia="en-US"/>
              </w:rPr>
              <w:t>solution’y</w:t>
            </w:r>
            <w:proofErr w:type="spellEnd"/>
            <w:r w:rsidRPr="00F71B9B">
              <w:rPr>
                <w:sz w:val="24"/>
                <w:szCs w:val="24"/>
                <w:lang w:eastAsia="en-US"/>
              </w:rPr>
              <w:t>, projekty, elementy projektów różnych typów. Analiza startu aplikacji (</w:t>
            </w:r>
            <w:proofErr w:type="spellStart"/>
            <w:r w:rsidRPr="00F71B9B">
              <w:rPr>
                <w:i/>
                <w:sz w:val="24"/>
                <w:szCs w:val="24"/>
                <w:lang w:eastAsia="en-US"/>
              </w:rPr>
              <w:t>entry</w:t>
            </w:r>
            <w:proofErr w:type="spellEnd"/>
            <w:r w:rsidRPr="00F71B9B">
              <w:rPr>
                <w:i/>
                <w:sz w:val="24"/>
                <w:szCs w:val="24"/>
                <w:lang w:eastAsia="en-US"/>
              </w:rPr>
              <w:t xml:space="preserve"> point, set as startup</w:t>
            </w:r>
            <w:r w:rsidRPr="00F71B9B">
              <w:rPr>
                <w:sz w:val="24"/>
                <w:szCs w:val="24"/>
                <w:lang w:eastAsia="en-US"/>
              </w:rPr>
              <w:t xml:space="preserve">). Cykl życia formy. Przekazywanie sterowania między formami poprzez przeciążanie konstruktora i rzutowanie obiektu. </w:t>
            </w:r>
            <w:r w:rsidR="00246448" w:rsidRPr="00F71B9B">
              <w:rPr>
                <w:sz w:val="24"/>
                <w:szCs w:val="24"/>
                <w:lang w:eastAsia="en-US"/>
              </w:rPr>
              <w:t xml:space="preserve">Budowa różnych typów kontrolek. Biblioteki komponentów. Tworzenie aplikacji typu </w:t>
            </w:r>
            <w:r w:rsidR="00246448" w:rsidRPr="00F71B9B">
              <w:rPr>
                <w:i/>
                <w:sz w:val="24"/>
                <w:szCs w:val="24"/>
                <w:lang w:eastAsia="en-US"/>
              </w:rPr>
              <w:t>single</w:t>
            </w:r>
            <w:r w:rsidR="00246448" w:rsidRPr="00F71B9B">
              <w:rPr>
                <w:sz w:val="24"/>
                <w:szCs w:val="24"/>
                <w:lang w:eastAsia="en-US"/>
              </w:rPr>
              <w:t xml:space="preserve"> i </w:t>
            </w:r>
            <w:proofErr w:type="spellStart"/>
            <w:r w:rsidR="00246448" w:rsidRPr="00F71B9B">
              <w:rPr>
                <w:i/>
                <w:sz w:val="24"/>
                <w:szCs w:val="24"/>
                <w:lang w:eastAsia="en-US"/>
              </w:rPr>
              <w:t>multiplay</w:t>
            </w:r>
            <w:proofErr w:type="spellEnd"/>
            <w:r w:rsidR="00246448" w:rsidRPr="00F71B9B">
              <w:rPr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46448" w:rsidRPr="00F71B9B">
              <w:rPr>
                <w:i/>
                <w:sz w:val="24"/>
                <w:szCs w:val="24"/>
                <w:lang w:eastAsia="en-US"/>
              </w:rPr>
              <w:t>document</w:t>
            </w:r>
            <w:proofErr w:type="spellEnd"/>
            <w:r w:rsidR="00246448" w:rsidRPr="00F71B9B">
              <w:rPr>
                <w:sz w:val="24"/>
                <w:szCs w:val="24"/>
                <w:lang w:eastAsia="en-US"/>
              </w:rPr>
              <w:t xml:space="preserve">. //2h </w:t>
            </w:r>
          </w:p>
          <w:p w14:paraId="6C989801" w14:textId="77777777" w:rsidR="007943B8" w:rsidRPr="00F71B9B" w:rsidRDefault="007943B8" w:rsidP="007943B8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Metody dostępu do danych</w:t>
            </w:r>
            <w:r w:rsidR="00246448" w:rsidRPr="00F71B9B">
              <w:rPr>
                <w:sz w:val="24"/>
                <w:szCs w:val="24"/>
                <w:lang w:eastAsia="en-US"/>
              </w:rPr>
              <w:t>: bazy, pliki tekstowe: CSV, JSON, XML.</w:t>
            </w:r>
            <w:r w:rsidRPr="00F71B9B">
              <w:rPr>
                <w:sz w:val="24"/>
                <w:szCs w:val="24"/>
                <w:lang w:eastAsia="en-US"/>
              </w:rPr>
              <w:t xml:space="preserve"> Tworzenie aplikacji  z dostępem do repozytorium danych w trybie połączeniowym i bezpołączeniowym ze wsparciem automatycznego kreatora obiektów dostępowy</w:t>
            </w:r>
            <w:r w:rsidR="00246448" w:rsidRPr="00F71B9B">
              <w:rPr>
                <w:sz w:val="24"/>
                <w:szCs w:val="24"/>
                <w:lang w:eastAsia="en-US"/>
              </w:rPr>
              <w:t>ch i z poziomu kodu.  //</w:t>
            </w:r>
            <w:r w:rsidR="007640D2" w:rsidRPr="00F71B9B">
              <w:rPr>
                <w:sz w:val="24"/>
                <w:szCs w:val="24"/>
                <w:lang w:eastAsia="en-US"/>
              </w:rPr>
              <w:t>3</w:t>
            </w:r>
            <w:r w:rsidR="00246448" w:rsidRPr="00F71B9B">
              <w:rPr>
                <w:sz w:val="24"/>
                <w:szCs w:val="24"/>
                <w:lang w:eastAsia="en-US"/>
              </w:rPr>
              <w:t>h</w:t>
            </w:r>
          </w:p>
          <w:p w14:paraId="350C5DBE" w14:textId="77777777" w:rsidR="007943B8" w:rsidRPr="00F71B9B" w:rsidRDefault="007943B8" w:rsidP="007943B8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Demonstracja i anal</w:t>
            </w:r>
            <w:r w:rsidR="00246448" w:rsidRPr="00F71B9B">
              <w:rPr>
                <w:sz w:val="24"/>
                <w:szCs w:val="24"/>
                <w:lang w:eastAsia="en-US"/>
              </w:rPr>
              <w:t xml:space="preserve">iza przykładowych aplikacji. Zaawansowane zagadnienia deweloperskie: modele architektoniczne aplikacji (w tym model trójwarstwowy), wzorce projektowe, </w:t>
            </w:r>
            <w:proofErr w:type="spellStart"/>
            <w:r w:rsidR="00246448" w:rsidRPr="00F71B9B">
              <w:rPr>
                <w:sz w:val="24"/>
                <w:szCs w:val="24"/>
                <w:lang w:eastAsia="en-US"/>
              </w:rPr>
              <w:t>reuse</w:t>
            </w:r>
            <w:proofErr w:type="spellEnd"/>
            <w:r w:rsidR="00246448" w:rsidRPr="00F71B9B">
              <w:rPr>
                <w:sz w:val="24"/>
                <w:szCs w:val="24"/>
                <w:lang w:eastAsia="en-US"/>
              </w:rPr>
              <w:t xml:space="preserve"> i </w:t>
            </w:r>
            <w:proofErr w:type="spellStart"/>
            <w:r w:rsidR="00246448" w:rsidRPr="00F71B9B">
              <w:rPr>
                <w:sz w:val="24"/>
                <w:szCs w:val="24"/>
                <w:lang w:eastAsia="en-US"/>
              </w:rPr>
              <w:t>refactor</w:t>
            </w:r>
            <w:proofErr w:type="spellEnd"/>
            <w:r w:rsidR="00246448" w:rsidRPr="00F71B9B">
              <w:rPr>
                <w:sz w:val="24"/>
                <w:szCs w:val="24"/>
                <w:lang w:eastAsia="en-US"/>
              </w:rPr>
              <w:t xml:space="preserve"> kodu.//2</w:t>
            </w:r>
            <w:r w:rsidRPr="00F71B9B">
              <w:rPr>
                <w:sz w:val="24"/>
                <w:szCs w:val="24"/>
                <w:lang w:eastAsia="en-US"/>
              </w:rPr>
              <w:t>h</w:t>
            </w:r>
          </w:p>
          <w:p w14:paraId="367513C5" w14:textId="77777777" w:rsidR="007943B8" w:rsidRPr="00F71B9B" w:rsidRDefault="007943B8">
            <w:pPr>
              <w:jc w:val="both"/>
              <w:rPr>
                <w:sz w:val="24"/>
                <w:szCs w:val="24"/>
                <w:lang w:eastAsia="en-US"/>
              </w:rPr>
            </w:pPr>
          </w:p>
          <w:p w14:paraId="44844CED" w14:textId="7D0B5539" w:rsidR="00BF45D6" w:rsidRPr="00F71B9B" w:rsidRDefault="00BF45D6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943B8" w:rsidRPr="00F71B9B" w14:paraId="0A6B1D47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3309904" w14:textId="77777777" w:rsidR="007943B8" w:rsidRPr="00F71B9B" w:rsidRDefault="007943B8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F71B9B"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7943B8" w:rsidRPr="00F71B9B" w14:paraId="4CF64025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A4ED2B5" w14:textId="77777777" w:rsidR="007943B8" w:rsidRPr="00F71B9B" w:rsidRDefault="007943B8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7943B8" w:rsidRPr="00F71B9B" w14:paraId="28D7D040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E07B5D8" w14:textId="77777777" w:rsidR="007943B8" w:rsidRPr="00F71B9B" w:rsidRDefault="007943B8">
            <w:pPr>
              <w:pStyle w:val="Nagwek1"/>
              <w:jc w:val="both"/>
              <w:rPr>
                <w:szCs w:val="24"/>
                <w:lang w:eastAsia="en-US"/>
              </w:rPr>
            </w:pPr>
            <w:r w:rsidRPr="00F71B9B">
              <w:rPr>
                <w:szCs w:val="24"/>
                <w:lang w:eastAsia="en-US"/>
              </w:rPr>
              <w:t>Laboratorium</w:t>
            </w:r>
          </w:p>
        </w:tc>
      </w:tr>
      <w:tr w:rsidR="007943B8" w:rsidRPr="00F71B9B" w14:paraId="5CD203E1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A5CE43D" w14:textId="77777777" w:rsidR="007943B8" w:rsidRPr="00F71B9B" w:rsidRDefault="007943B8">
            <w:pPr>
              <w:widowControl w:val="0"/>
              <w:ind w:left="108"/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Celem laboratorium jest implementacja zagadnień tworzenia aplikacji w języku C#  przy wykorzystaniu środowiska Microsoft Visual Studio. NET, posługiwanie się samouczkami oraz upublicznionymi przez producenta kodami źródłowymi.</w:t>
            </w:r>
          </w:p>
          <w:p w14:paraId="58ACF2D1" w14:textId="77777777" w:rsidR="007943B8" w:rsidRPr="00F71B9B" w:rsidRDefault="007943B8" w:rsidP="007943B8">
            <w:pPr>
              <w:pStyle w:val="Akapitzlist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B9B">
              <w:rPr>
                <w:rFonts w:ascii="Times New Roman" w:hAnsi="Times New Roman"/>
                <w:sz w:val="24"/>
                <w:szCs w:val="24"/>
              </w:rPr>
              <w:t>Wprowadzenie do języka C#  poprzez analogię i odniesienie do języka Java. Tworzenie małych programów przy użyciu standardowego edytora, ręczna k</w:t>
            </w:r>
            <w:r w:rsidR="00056958" w:rsidRPr="00F71B9B">
              <w:rPr>
                <w:rFonts w:ascii="Times New Roman" w:hAnsi="Times New Roman"/>
                <w:sz w:val="24"/>
                <w:szCs w:val="24"/>
              </w:rPr>
              <w:t>ompilacja w wierszu poleceń. //4</w:t>
            </w:r>
            <w:r w:rsidRPr="00F71B9B">
              <w:rPr>
                <w:rFonts w:ascii="Times New Roman" w:hAnsi="Times New Roman"/>
                <w:sz w:val="24"/>
                <w:szCs w:val="24"/>
              </w:rPr>
              <w:t>h</w:t>
            </w:r>
          </w:p>
          <w:p w14:paraId="7DEC2319" w14:textId="77777777" w:rsidR="007943B8" w:rsidRPr="00F71B9B" w:rsidRDefault="007943B8" w:rsidP="007943B8">
            <w:pPr>
              <w:pStyle w:val="Akapitzlist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B9B">
              <w:rPr>
                <w:rFonts w:ascii="Times New Roman" w:hAnsi="Times New Roman"/>
                <w:sz w:val="24"/>
                <w:szCs w:val="24"/>
              </w:rPr>
              <w:t>Nabycie umiejętności posługiwania się zintegrowanym środowiskiem programistycznym  Microsoft Visual Studio.NET poprzez badanie własne funkcjonalności środowiska, wykorzystywanie wiedzy z poznanego uprzednio środowiska programowania Java IDE. //</w:t>
            </w:r>
            <w:r w:rsidR="00056958" w:rsidRPr="00F71B9B">
              <w:rPr>
                <w:rFonts w:ascii="Times New Roman" w:hAnsi="Times New Roman"/>
                <w:sz w:val="24"/>
                <w:szCs w:val="24"/>
              </w:rPr>
              <w:t>1</w:t>
            </w:r>
            <w:r w:rsidRPr="00F71B9B">
              <w:rPr>
                <w:rFonts w:ascii="Times New Roman" w:hAnsi="Times New Roman"/>
                <w:sz w:val="24"/>
                <w:szCs w:val="24"/>
              </w:rPr>
              <w:t>h</w:t>
            </w:r>
          </w:p>
          <w:p w14:paraId="670B7ADA" w14:textId="77777777" w:rsidR="007943B8" w:rsidRPr="00F71B9B" w:rsidRDefault="007943B8" w:rsidP="007943B8">
            <w:pPr>
              <w:pStyle w:val="Akapitzlist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B9B">
              <w:rPr>
                <w:rFonts w:ascii="Times New Roman" w:hAnsi="Times New Roman"/>
                <w:sz w:val="24"/>
                <w:szCs w:val="24"/>
              </w:rPr>
              <w:t xml:space="preserve">Kompilacja i uruchamianie w różnych trybach, szczególnie w trybie </w:t>
            </w:r>
            <w:proofErr w:type="spellStart"/>
            <w:r w:rsidRPr="00F71B9B">
              <w:rPr>
                <w:rFonts w:ascii="Times New Roman" w:hAnsi="Times New Roman"/>
                <w:sz w:val="24"/>
                <w:szCs w:val="24"/>
              </w:rPr>
              <w:t>debug</w:t>
            </w:r>
            <w:proofErr w:type="spellEnd"/>
            <w:r w:rsidRPr="00F71B9B">
              <w:rPr>
                <w:rFonts w:ascii="Times New Roman" w:hAnsi="Times New Roman"/>
                <w:sz w:val="24"/>
                <w:szCs w:val="24"/>
              </w:rPr>
              <w:t xml:space="preserve"> ze śledzeniem zmiennych w okienkach podglądu. //</w:t>
            </w:r>
            <w:r w:rsidR="00056958" w:rsidRPr="00F71B9B">
              <w:rPr>
                <w:rFonts w:ascii="Times New Roman" w:hAnsi="Times New Roman"/>
                <w:sz w:val="24"/>
                <w:szCs w:val="24"/>
              </w:rPr>
              <w:t>1</w:t>
            </w:r>
            <w:r w:rsidRPr="00F71B9B">
              <w:rPr>
                <w:rFonts w:ascii="Times New Roman" w:hAnsi="Times New Roman"/>
                <w:sz w:val="24"/>
                <w:szCs w:val="24"/>
              </w:rPr>
              <w:t>h</w:t>
            </w:r>
          </w:p>
          <w:p w14:paraId="3E74F84E" w14:textId="77777777" w:rsidR="007943B8" w:rsidRPr="00F71B9B" w:rsidRDefault="007943B8" w:rsidP="007943B8">
            <w:pPr>
              <w:pStyle w:val="Akapitzlist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B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Uzupełnianie brakujących fragmentów kodu do podanych projektów według zadanego scenariusza (tzw. </w:t>
            </w:r>
            <w:proofErr w:type="spellStart"/>
            <w:r w:rsidRPr="00F71B9B">
              <w:rPr>
                <w:rFonts w:ascii="Times New Roman" w:hAnsi="Times New Roman"/>
                <w:sz w:val="24"/>
                <w:szCs w:val="24"/>
              </w:rPr>
              <w:t>fill</w:t>
            </w:r>
            <w:proofErr w:type="spellEnd"/>
            <w:r w:rsidRPr="00F71B9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F71B9B">
              <w:rPr>
                <w:rFonts w:ascii="Times New Roman" w:hAnsi="Times New Roman"/>
                <w:sz w:val="24"/>
                <w:szCs w:val="24"/>
              </w:rPr>
              <w:t>gaps</w:t>
            </w:r>
            <w:proofErr w:type="spellEnd"/>
            <w:r w:rsidRPr="00F71B9B">
              <w:rPr>
                <w:rFonts w:ascii="Times New Roman" w:hAnsi="Times New Roman"/>
                <w:sz w:val="24"/>
                <w:szCs w:val="24"/>
              </w:rPr>
              <w:t>).  //</w:t>
            </w:r>
            <w:r w:rsidR="00056958" w:rsidRPr="00F71B9B">
              <w:rPr>
                <w:rFonts w:ascii="Times New Roman" w:hAnsi="Times New Roman"/>
                <w:sz w:val="24"/>
                <w:szCs w:val="24"/>
              </w:rPr>
              <w:t>3</w:t>
            </w:r>
            <w:r w:rsidRPr="00F71B9B">
              <w:rPr>
                <w:rFonts w:ascii="Times New Roman" w:hAnsi="Times New Roman"/>
                <w:sz w:val="24"/>
                <w:szCs w:val="24"/>
              </w:rPr>
              <w:t>h</w:t>
            </w:r>
          </w:p>
          <w:p w14:paraId="28668C86" w14:textId="77777777" w:rsidR="007943B8" w:rsidRPr="00F71B9B" w:rsidRDefault="007943B8" w:rsidP="007943B8">
            <w:pPr>
              <w:pStyle w:val="Akapitzlist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1B9B">
              <w:rPr>
                <w:rFonts w:ascii="Times New Roman" w:hAnsi="Times New Roman"/>
                <w:sz w:val="24"/>
                <w:szCs w:val="24"/>
              </w:rPr>
              <w:t>Tworzenie dość złożonych aplikacji od podstaw jako podsumowanie oma</w:t>
            </w:r>
            <w:r w:rsidR="00056958" w:rsidRPr="00F71B9B">
              <w:rPr>
                <w:rFonts w:ascii="Times New Roman" w:hAnsi="Times New Roman"/>
                <w:sz w:val="24"/>
                <w:szCs w:val="24"/>
              </w:rPr>
              <w:t>wianego bloku zagadnień. //6</w:t>
            </w:r>
            <w:r w:rsidRPr="00F71B9B">
              <w:rPr>
                <w:rFonts w:ascii="Times New Roman" w:hAnsi="Times New Roman"/>
                <w:sz w:val="24"/>
                <w:szCs w:val="24"/>
              </w:rPr>
              <w:t>h</w:t>
            </w:r>
          </w:p>
          <w:p w14:paraId="0129AF66" w14:textId="77777777" w:rsidR="007943B8" w:rsidRPr="00F71B9B" w:rsidRDefault="007943B8">
            <w:pPr>
              <w:jc w:val="both"/>
              <w:rPr>
                <w:sz w:val="24"/>
                <w:szCs w:val="24"/>
                <w:lang w:eastAsia="en-US"/>
              </w:rPr>
            </w:pPr>
          </w:p>
          <w:p w14:paraId="373A90CE" w14:textId="77777777" w:rsidR="007943B8" w:rsidRPr="00F71B9B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W tym treści powiązane z praktycznym przygotowaniem zawodowym: [100%]</w:t>
            </w:r>
          </w:p>
        </w:tc>
      </w:tr>
      <w:tr w:rsidR="007943B8" w:rsidRPr="00F71B9B" w14:paraId="115568EB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FEBBA42" w14:textId="77777777" w:rsidR="007943B8" w:rsidRPr="00F71B9B" w:rsidRDefault="007943B8">
            <w:pPr>
              <w:pStyle w:val="Nagwek1"/>
              <w:jc w:val="both"/>
              <w:rPr>
                <w:szCs w:val="24"/>
                <w:lang w:eastAsia="en-US"/>
              </w:rPr>
            </w:pPr>
            <w:r w:rsidRPr="00F71B9B">
              <w:rPr>
                <w:szCs w:val="24"/>
                <w:lang w:eastAsia="en-US"/>
              </w:rPr>
              <w:lastRenderedPageBreak/>
              <w:t>Projekt</w:t>
            </w:r>
          </w:p>
        </w:tc>
      </w:tr>
      <w:tr w:rsidR="007943B8" w:rsidRPr="00F71B9B" w14:paraId="2C1591E4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4A6CB6D" w14:textId="77777777" w:rsidR="007943B8" w:rsidRPr="00F71B9B" w:rsidRDefault="007943B8">
            <w:pPr>
              <w:jc w:val="both"/>
              <w:rPr>
                <w:sz w:val="24"/>
                <w:szCs w:val="24"/>
                <w:lang w:eastAsia="en-US"/>
              </w:rPr>
            </w:pPr>
          </w:p>
          <w:p w14:paraId="5DD6D615" w14:textId="77777777" w:rsidR="007943B8" w:rsidRPr="00F71B9B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Projekt ma na celu opracowanie własnego rozwiązania programowego, w którym znajdzie zastosowanie min. 50% konstrukcji omawianych na wykładzie i przećwiczonych na zajęciach laboratoryjnych. Wytworzona w ramach projektu aplikacja, oprócz architektonicznych uwarunkowań,  musi posiadać określoną funkcjonalność użytkową.</w:t>
            </w:r>
          </w:p>
          <w:p w14:paraId="15DFDA65" w14:textId="77777777" w:rsidR="007943B8" w:rsidRPr="00F71B9B" w:rsidRDefault="007943B8">
            <w:pPr>
              <w:jc w:val="both"/>
              <w:rPr>
                <w:sz w:val="24"/>
                <w:szCs w:val="24"/>
                <w:lang w:eastAsia="en-US"/>
              </w:rPr>
            </w:pPr>
          </w:p>
          <w:p w14:paraId="47CA0458" w14:textId="77777777" w:rsidR="007943B8" w:rsidRPr="00F71B9B" w:rsidRDefault="007943B8">
            <w:pPr>
              <w:jc w:val="both"/>
              <w:rPr>
                <w:sz w:val="24"/>
                <w:szCs w:val="24"/>
                <w:lang w:eastAsia="en-US"/>
              </w:rPr>
            </w:pPr>
            <w:r w:rsidRPr="00F71B9B">
              <w:rPr>
                <w:sz w:val="24"/>
                <w:szCs w:val="24"/>
                <w:lang w:eastAsia="en-US"/>
              </w:rPr>
              <w:t>W tym treści powiązane z praktycznym przygotowaniem zawodowym: [100%]</w:t>
            </w:r>
          </w:p>
        </w:tc>
      </w:tr>
      <w:tr w:rsidR="007943B8" w:rsidRPr="00F71B9B" w14:paraId="2ABE021A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28A9D36" w14:textId="77777777" w:rsidR="007943B8" w:rsidRPr="00F71B9B" w:rsidRDefault="007943B8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F71B9B">
              <w:rPr>
                <w:b/>
                <w:sz w:val="24"/>
                <w:szCs w:val="24"/>
                <w:lang w:eastAsia="en-US"/>
              </w:rPr>
              <w:t>Seminarium</w:t>
            </w:r>
          </w:p>
        </w:tc>
      </w:tr>
      <w:tr w:rsidR="007943B8" w:rsidRPr="00F71B9B" w14:paraId="3D3FC496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6635EFC" w14:textId="77777777" w:rsidR="007943B8" w:rsidRPr="00F71B9B" w:rsidRDefault="007943B8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943B8" w:rsidRPr="00F71B9B" w14:paraId="1A68AADC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2657C91" w14:textId="77777777" w:rsidR="007943B8" w:rsidRPr="00F71B9B" w:rsidRDefault="007943B8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F71B9B">
              <w:rPr>
                <w:b/>
                <w:sz w:val="24"/>
                <w:szCs w:val="24"/>
                <w:lang w:eastAsia="en-US"/>
              </w:rPr>
              <w:t xml:space="preserve">Inne </w:t>
            </w:r>
          </w:p>
        </w:tc>
      </w:tr>
      <w:tr w:rsidR="007943B8" w:rsidRPr="00F71B9B" w14:paraId="18ED1D6E" w14:textId="77777777" w:rsidTr="007943B8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6F67C7" w14:textId="77777777" w:rsidR="007943B8" w:rsidRPr="00F71B9B" w:rsidRDefault="007943B8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5B8EBA29" w14:textId="77777777" w:rsidR="007943B8" w:rsidRPr="00F71B9B" w:rsidRDefault="007943B8" w:rsidP="00505FE4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369"/>
      </w:tblGrid>
      <w:tr w:rsidR="001F17F2" w:rsidRPr="00F71B9B" w14:paraId="33AB4EBD" w14:textId="77777777" w:rsidTr="001F17F2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8F63" w14:textId="77777777" w:rsidR="001F17F2" w:rsidRPr="00F71B9B" w:rsidRDefault="001F17F2" w:rsidP="00F77DC4">
            <w:pPr>
              <w:spacing w:before="120" w:after="120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Literatura podstawowa*</w:t>
            </w:r>
          </w:p>
        </w:tc>
        <w:tc>
          <w:tcPr>
            <w:tcW w:w="7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904C" w14:textId="77777777" w:rsidR="00120453" w:rsidRPr="00F71B9B" w:rsidRDefault="00110AFC" w:rsidP="00120453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  <w:lang w:val="en-US"/>
              </w:rPr>
            </w:pPr>
            <w:hyperlink r:id="rId10" w:history="1">
              <w:r w:rsidR="00120453" w:rsidRPr="00F71B9B">
                <w:rPr>
                  <w:sz w:val="24"/>
                  <w:szCs w:val="24"/>
                  <w:lang w:val="en-US"/>
                </w:rPr>
                <w:t>learn.microsoft.com/</w:t>
              </w:r>
              <w:proofErr w:type="spellStart"/>
              <w:r w:rsidR="00120453" w:rsidRPr="00F71B9B">
                <w:rPr>
                  <w:sz w:val="24"/>
                  <w:szCs w:val="24"/>
                  <w:lang w:val="en-US"/>
                </w:rPr>
                <w:t>en</w:t>
              </w:r>
              <w:proofErr w:type="spellEnd"/>
              <w:r w:rsidR="00120453" w:rsidRPr="00F71B9B">
                <w:rPr>
                  <w:sz w:val="24"/>
                  <w:szCs w:val="24"/>
                  <w:lang w:val="en-US"/>
                </w:rPr>
                <w:t>-us/</w:t>
              </w:r>
            </w:hyperlink>
            <w:r w:rsidR="00DD5A7C" w:rsidRPr="00F71B9B">
              <w:rPr>
                <w:sz w:val="24"/>
                <w:szCs w:val="24"/>
                <w:lang w:val="en-US"/>
              </w:rPr>
              <w:t xml:space="preserve">, </w:t>
            </w:r>
            <w:r w:rsidR="00120453" w:rsidRPr="00F71B9B">
              <w:rPr>
                <w:sz w:val="24"/>
                <w:szCs w:val="24"/>
                <w:lang w:val="en-US"/>
              </w:rPr>
              <w:t>dotnet.microsoft.com/</w:t>
            </w:r>
            <w:proofErr w:type="spellStart"/>
            <w:r w:rsidR="00120453" w:rsidRPr="00F71B9B">
              <w:rPr>
                <w:sz w:val="24"/>
                <w:szCs w:val="24"/>
                <w:lang w:val="en-US"/>
              </w:rPr>
              <w:t>en</w:t>
            </w:r>
            <w:proofErr w:type="spellEnd"/>
            <w:r w:rsidR="00120453" w:rsidRPr="00F71B9B">
              <w:rPr>
                <w:sz w:val="24"/>
                <w:szCs w:val="24"/>
                <w:lang w:val="en-US"/>
              </w:rPr>
              <w:t>-us/learn/</w:t>
            </w:r>
            <w:proofErr w:type="spellStart"/>
            <w:r w:rsidR="00120453" w:rsidRPr="00F71B9B">
              <w:rPr>
                <w:sz w:val="24"/>
                <w:szCs w:val="24"/>
                <w:lang w:val="en-US"/>
              </w:rPr>
              <w:t>csharp</w:t>
            </w:r>
            <w:proofErr w:type="spellEnd"/>
          </w:p>
          <w:p w14:paraId="30398A74" w14:textId="77777777" w:rsidR="00DD5A7C" w:rsidRPr="00F71B9B" w:rsidRDefault="00DD5A7C" w:rsidP="00DD5A7C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F71B9B">
              <w:rPr>
                <w:sz w:val="24"/>
                <w:szCs w:val="24"/>
              </w:rPr>
              <w:t>Albahari</w:t>
            </w:r>
            <w:proofErr w:type="spellEnd"/>
            <w:r w:rsidRPr="00F71B9B">
              <w:rPr>
                <w:sz w:val="24"/>
                <w:szCs w:val="24"/>
              </w:rPr>
              <w:t xml:space="preserve"> J.:  C# 9.0 w pigułce, Helion 2022</w:t>
            </w:r>
          </w:p>
          <w:p w14:paraId="2A814BA0" w14:textId="77777777" w:rsidR="007943B8" w:rsidRPr="00F71B9B" w:rsidRDefault="007943B8" w:rsidP="007943B8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F71B9B">
              <w:rPr>
                <w:sz w:val="24"/>
                <w:szCs w:val="24"/>
              </w:rPr>
              <w:t>Troelsen</w:t>
            </w:r>
            <w:proofErr w:type="spellEnd"/>
            <w:r w:rsidRPr="00F71B9B">
              <w:rPr>
                <w:sz w:val="24"/>
                <w:szCs w:val="24"/>
              </w:rPr>
              <w:t xml:space="preserve"> A.: Język C# 2010 i platforma .NET 4, PWN 2011</w:t>
            </w:r>
          </w:p>
          <w:p w14:paraId="3D3EF78A" w14:textId="77777777" w:rsidR="006113E7" w:rsidRPr="00F71B9B" w:rsidRDefault="007943B8" w:rsidP="00DD5A7C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 xml:space="preserve">Chłosta P.: Aplikacje Windows </w:t>
            </w:r>
            <w:proofErr w:type="spellStart"/>
            <w:r w:rsidRPr="00F71B9B">
              <w:rPr>
                <w:sz w:val="24"/>
                <w:szCs w:val="24"/>
              </w:rPr>
              <w:t>Forms</w:t>
            </w:r>
            <w:proofErr w:type="spellEnd"/>
            <w:r w:rsidRPr="00F71B9B">
              <w:rPr>
                <w:sz w:val="24"/>
                <w:szCs w:val="24"/>
              </w:rPr>
              <w:t xml:space="preserve"> .Ne</w:t>
            </w:r>
            <w:r w:rsidR="006113E7" w:rsidRPr="00F71B9B">
              <w:rPr>
                <w:sz w:val="24"/>
                <w:szCs w:val="24"/>
              </w:rPr>
              <w:t>t w C# : [w praktyce], PWN 2006</w:t>
            </w:r>
          </w:p>
        </w:tc>
      </w:tr>
      <w:tr w:rsidR="001F17F2" w:rsidRPr="00F71B9B" w14:paraId="3C12532C" w14:textId="77777777" w:rsidTr="001F17F2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67D3" w14:textId="77777777" w:rsidR="001F17F2" w:rsidRPr="00F71B9B" w:rsidRDefault="001F17F2" w:rsidP="00F77DC4">
            <w:pPr>
              <w:spacing w:before="120" w:after="120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E836" w14:textId="77777777" w:rsidR="00DD5A7C" w:rsidRPr="00F71B9B" w:rsidRDefault="00DD5A7C" w:rsidP="007943B8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Jones A.: C# : księga przykładów, Microsoft APN Promise 2005</w:t>
            </w:r>
          </w:p>
          <w:p w14:paraId="09E0424D" w14:textId="77777777" w:rsidR="007943B8" w:rsidRPr="00F71B9B" w:rsidRDefault="007943B8" w:rsidP="007943B8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Porwoł J.:  Programowanie asynchroniczne i równoległe w C#. Kurs video. Poziom podstawowy, NASBI 2018</w:t>
            </w:r>
          </w:p>
          <w:p w14:paraId="7B5C3FE9" w14:textId="77777777" w:rsidR="007943B8" w:rsidRPr="00F71B9B" w:rsidRDefault="007943B8" w:rsidP="00DD5A7C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F71B9B">
              <w:rPr>
                <w:sz w:val="24"/>
                <w:szCs w:val="24"/>
              </w:rPr>
              <w:t>Matulewski</w:t>
            </w:r>
            <w:proofErr w:type="spellEnd"/>
            <w:r w:rsidRPr="00F71B9B">
              <w:rPr>
                <w:sz w:val="24"/>
                <w:szCs w:val="24"/>
              </w:rPr>
              <w:t xml:space="preserve"> J.: </w:t>
            </w:r>
            <w:r w:rsidR="00DD5A7C" w:rsidRPr="00F71B9B">
              <w:rPr>
                <w:sz w:val="24"/>
                <w:szCs w:val="24"/>
              </w:rPr>
              <w:t>Visual Studio 2010 : dla programistów C#, Helion 2011</w:t>
            </w:r>
          </w:p>
          <w:p w14:paraId="1D0CD9D6" w14:textId="77777777" w:rsidR="00DD5A7C" w:rsidRPr="00F71B9B" w:rsidRDefault="00DD5A7C" w:rsidP="00DD5A7C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F71B9B">
              <w:rPr>
                <w:sz w:val="24"/>
                <w:szCs w:val="24"/>
              </w:rPr>
              <w:t>Farbaniec</w:t>
            </w:r>
            <w:proofErr w:type="spellEnd"/>
            <w:r w:rsidRPr="00F71B9B">
              <w:rPr>
                <w:sz w:val="24"/>
                <w:szCs w:val="24"/>
              </w:rPr>
              <w:t xml:space="preserve"> D.: Microsoft Visual Studio 2012 : programowanie w C#, Helion 2013</w:t>
            </w:r>
          </w:p>
          <w:p w14:paraId="110DBAE4" w14:textId="77777777" w:rsidR="007943B8" w:rsidRPr="00F71B9B" w:rsidRDefault="007943B8" w:rsidP="007943B8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proofErr w:type="spellStart"/>
            <w:r w:rsidRPr="00F71B9B">
              <w:rPr>
                <w:sz w:val="24"/>
                <w:szCs w:val="24"/>
              </w:rPr>
              <w:t>Chapell</w:t>
            </w:r>
            <w:proofErr w:type="spellEnd"/>
            <w:r w:rsidRPr="00F71B9B">
              <w:rPr>
                <w:sz w:val="24"/>
                <w:szCs w:val="24"/>
              </w:rPr>
              <w:t xml:space="preserve"> D.: Zrozumieć platformę .NET, Helion 2007</w:t>
            </w:r>
          </w:p>
          <w:p w14:paraId="56C76FA1" w14:textId="77777777" w:rsidR="001F17F2" w:rsidRPr="00F71B9B" w:rsidRDefault="00FA5041" w:rsidP="00DD5A7C">
            <w:pPr>
              <w:widowControl w:val="0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F71B9B">
              <w:rPr>
                <w:sz w:val="24"/>
              </w:rPr>
              <w:t xml:space="preserve">www.tutorialspoint.com,  </w:t>
            </w:r>
            <w:r w:rsidRPr="00F71B9B">
              <w:rPr>
                <w:sz w:val="24"/>
                <w:szCs w:val="24"/>
              </w:rPr>
              <w:t>www.geeksforgeeks.org</w:t>
            </w:r>
          </w:p>
        </w:tc>
      </w:tr>
      <w:tr w:rsidR="001F17F2" w:rsidRPr="00F71B9B" w14:paraId="7C6ECE0E" w14:textId="77777777" w:rsidTr="001F17F2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971A" w14:textId="77777777" w:rsidR="001F17F2" w:rsidRPr="00F71B9B" w:rsidRDefault="001F17F2" w:rsidP="00F77DC4">
            <w:pPr>
              <w:spacing w:before="120" w:after="120"/>
              <w:rPr>
                <w:sz w:val="22"/>
                <w:szCs w:val="22"/>
              </w:rPr>
            </w:pPr>
            <w:r w:rsidRPr="00F71B9B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8B4C" w14:textId="77777777" w:rsidR="001F17F2" w:rsidRPr="00F71B9B" w:rsidRDefault="007943B8" w:rsidP="000E4837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Wykład z prezentacją multimedialną, ćwiczenia laboratoryjne, dyskusja, rozwiązywanie zadań, praca indywidualna i zespołowa w laboratorium, konsultacja indywidualna z wykładowcą, praca nad własnym projektem zaliczeniowym;</w:t>
            </w:r>
          </w:p>
        </w:tc>
      </w:tr>
      <w:tr w:rsidR="001F17F2" w:rsidRPr="00F71B9B" w14:paraId="61F71526" w14:textId="77777777" w:rsidTr="001F17F2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E3DB35" w14:textId="77777777" w:rsidR="001F17F2" w:rsidRPr="00F71B9B" w:rsidRDefault="001F17F2" w:rsidP="00F77DC4">
            <w:pPr>
              <w:spacing w:before="120" w:after="120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5D5E4A" w14:textId="77777777" w:rsidR="001F17F2" w:rsidRPr="00F71B9B" w:rsidRDefault="001F17F2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5EF32B98" w14:textId="77777777" w:rsidR="00505FE4" w:rsidRPr="00F71B9B" w:rsidRDefault="00505FE4" w:rsidP="00505FE4">
      <w:pPr>
        <w:rPr>
          <w:sz w:val="22"/>
          <w:szCs w:val="22"/>
        </w:rPr>
      </w:pPr>
      <w:r w:rsidRPr="00F71B9B">
        <w:rPr>
          <w:sz w:val="22"/>
          <w:szCs w:val="22"/>
        </w:rPr>
        <w:t>* Literatura może być zmieniona po akceptacji Dyrektora Instytutu</w:t>
      </w:r>
    </w:p>
    <w:p w14:paraId="31DC496D" w14:textId="77777777" w:rsidR="00BB6EC7" w:rsidRPr="00F71B9B" w:rsidRDefault="00BB6EC7" w:rsidP="00505FE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3"/>
      </w:tblGrid>
      <w:tr w:rsidR="007943B8" w:rsidRPr="00F71B9B" w14:paraId="20D98CD0" w14:textId="77777777" w:rsidTr="00407002">
        <w:tc>
          <w:tcPr>
            <w:tcW w:w="82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F9A0F4" w14:textId="77777777" w:rsidR="007943B8" w:rsidRPr="00F71B9B" w:rsidRDefault="007943B8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A09FFD" w14:textId="77777777" w:rsidR="007943B8" w:rsidRPr="00F71B9B" w:rsidRDefault="007943B8" w:rsidP="00407002">
            <w:pPr>
              <w:jc w:val="center"/>
              <w:rPr>
                <w:sz w:val="24"/>
                <w:szCs w:val="24"/>
              </w:rPr>
            </w:pPr>
          </w:p>
          <w:p w14:paraId="7E265D63" w14:textId="77777777" w:rsidR="007943B8" w:rsidRPr="00F71B9B" w:rsidRDefault="007943B8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Nr efektu uczenia się/grupy efektów</w:t>
            </w:r>
            <w:r w:rsidRPr="00F71B9B">
              <w:rPr>
                <w:sz w:val="24"/>
                <w:szCs w:val="24"/>
              </w:rPr>
              <w:br/>
            </w:r>
          </w:p>
        </w:tc>
      </w:tr>
      <w:tr w:rsidR="007943B8" w:rsidRPr="00F71B9B" w14:paraId="67BC018B" w14:textId="77777777" w:rsidTr="00407002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BC620" w14:textId="77777777" w:rsidR="007943B8" w:rsidRPr="00F71B9B" w:rsidRDefault="007943B8" w:rsidP="007943B8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 xml:space="preserve">Na każdych zajęciach laboratoryjnych student implementuje rozwiązanie zadań zdefiniowanych przez prowadzącego. </w:t>
            </w:r>
          </w:p>
        </w:tc>
        <w:tc>
          <w:tcPr>
            <w:tcW w:w="1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CAD2A" w14:textId="77777777" w:rsidR="007943B8" w:rsidRPr="00F71B9B" w:rsidRDefault="007943B8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02,03,04,05</w:t>
            </w:r>
          </w:p>
        </w:tc>
      </w:tr>
      <w:tr w:rsidR="007943B8" w:rsidRPr="00F71B9B" w14:paraId="6DAE236A" w14:textId="77777777" w:rsidTr="00407002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410CE" w14:textId="77777777" w:rsidR="007943B8" w:rsidRPr="00F71B9B" w:rsidRDefault="007943B8" w:rsidP="007943B8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lastRenderedPageBreak/>
              <w:t xml:space="preserve">Student ustnie prezentuje przed nauczycielem swoje rozwiązanie </w:t>
            </w:r>
            <w:r w:rsidRPr="00F71B9B">
              <w:rPr>
                <w:sz w:val="24"/>
                <w:szCs w:val="24"/>
              </w:rPr>
              <w:br/>
              <w:t>i odpowiada na pytania dotyczące kodu, uzasadniając swoją koncepcję lub referując  poznaną konstrukcję kodową, o ile była ona narzucona.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58A78" w14:textId="77777777" w:rsidR="007943B8" w:rsidRPr="00F71B9B" w:rsidRDefault="007943B8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01</w:t>
            </w:r>
          </w:p>
        </w:tc>
      </w:tr>
      <w:tr w:rsidR="007943B8" w:rsidRPr="00F71B9B" w14:paraId="74EA6371" w14:textId="77777777" w:rsidTr="00407002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1833B" w14:textId="77777777" w:rsidR="007943B8" w:rsidRPr="00F71B9B" w:rsidRDefault="007943B8" w:rsidP="007943B8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Na koniec semestru student tworzy autorską aplikację z możliwością adopcji komponentów programowych autorstwa innej osoby bez naruszenia jej praw autorskich.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453AA" w14:textId="77777777" w:rsidR="007943B8" w:rsidRPr="00F71B9B" w:rsidRDefault="007943B8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02,03,04,06,08</w:t>
            </w:r>
          </w:p>
        </w:tc>
      </w:tr>
      <w:tr w:rsidR="007943B8" w:rsidRPr="00F71B9B" w14:paraId="0B8A39CF" w14:textId="77777777" w:rsidTr="00407002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5D937" w14:textId="77777777" w:rsidR="007943B8" w:rsidRPr="00F71B9B" w:rsidRDefault="007943B8" w:rsidP="007943B8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 xml:space="preserve">Student prezentuje publicznie swoją aplikację od strony funkcjonalnej i architektonicznej.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AF3DE" w14:textId="77777777" w:rsidR="007943B8" w:rsidRPr="00F71B9B" w:rsidRDefault="007943B8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07</w:t>
            </w:r>
          </w:p>
        </w:tc>
      </w:tr>
      <w:tr w:rsidR="007943B8" w:rsidRPr="00F71B9B" w14:paraId="2E6738D5" w14:textId="77777777" w:rsidTr="00407002">
        <w:tblPrEx>
          <w:tblCellMar>
            <w:left w:w="70" w:type="dxa"/>
            <w:right w:w="70" w:type="dxa"/>
          </w:tblCellMar>
        </w:tblPrEx>
        <w:trPr>
          <w:trHeight w:val="538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8697A" w14:textId="77777777" w:rsidR="007943B8" w:rsidRPr="00F71B9B" w:rsidRDefault="007943B8" w:rsidP="007943B8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 xml:space="preserve">Student udziela wyczerpującej odpowiedzi na pytania dotyczące kodu swojej aplikacji,  implementującego wyrywkowo wskazaną  funkcję widzianą  z perspektywy użytkownika. 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35EC4" w14:textId="77777777" w:rsidR="007943B8" w:rsidRPr="00F71B9B" w:rsidRDefault="007943B8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01</w:t>
            </w:r>
          </w:p>
        </w:tc>
      </w:tr>
      <w:tr w:rsidR="007943B8" w:rsidRPr="00F71B9B" w14:paraId="17DDEA97" w14:textId="77777777" w:rsidTr="00407002">
        <w:tc>
          <w:tcPr>
            <w:tcW w:w="2659" w:type="dxa"/>
            <w:tcBorders>
              <w:bottom w:val="single" w:sz="12" w:space="0" w:color="auto"/>
            </w:tcBorders>
            <w:vAlign w:val="center"/>
          </w:tcPr>
          <w:p w14:paraId="48FBFCA0" w14:textId="77777777" w:rsidR="007943B8" w:rsidRPr="00F71B9B" w:rsidRDefault="007943B8" w:rsidP="00407002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9" w:type="dxa"/>
            <w:gridSpan w:val="2"/>
            <w:tcBorders>
              <w:bottom w:val="single" w:sz="12" w:space="0" w:color="auto"/>
            </w:tcBorders>
          </w:tcPr>
          <w:p w14:paraId="06175747" w14:textId="77777777" w:rsidR="007943B8" w:rsidRPr="00F71B9B" w:rsidRDefault="007943B8" w:rsidP="00407002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Na skumulowaną ocenę z przedmiotu składa się:</w:t>
            </w:r>
          </w:p>
          <w:p w14:paraId="487BE767" w14:textId="77777777" w:rsidR="007943B8" w:rsidRPr="00F71B9B" w:rsidRDefault="007943B8" w:rsidP="007943B8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F71B9B">
              <w:rPr>
                <w:rFonts w:ascii="Times New Roman" w:hAnsi="Times New Roman"/>
                <w:sz w:val="24"/>
                <w:szCs w:val="24"/>
              </w:rPr>
              <w:t xml:space="preserve">zaliczenia laboratorium (30%),  </w:t>
            </w:r>
          </w:p>
          <w:p w14:paraId="5469457D" w14:textId="77777777" w:rsidR="007943B8" w:rsidRPr="00F71B9B" w:rsidRDefault="007943B8" w:rsidP="007943B8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F71B9B">
              <w:rPr>
                <w:rFonts w:ascii="Times New Roman" w:hAnsi="Times New Roman"/>
                <w:sz w:val="24"/>
                <w:szCs w:val="24"/>
              </w:rPr>
              <w:t xml:space="preserve">egzaminu z wykładu (30%), </w:t>
            </w:r>
          </w:p>
          <w:p w14:paraId="659BBBE7" w14:textId="77777777" w:rsidR="007943B8" w:rsidRPr="00F71B9B" w:rsidRDefault="007943B8" w:rsidP="007943B8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F71B9B">
              <w:rPr>
                <w:rFonts w:ascii="Times New Roman" w:hAnsi="Times New Roman"/>
                <w:sz w:val="24"/>
                <w:szCs w:val="24"/>
              </w:rPr>
              <w:t>projektu (40%).</w:t>
            </w:r>
          </w:p>
          <w:p w14:paraId="2284718C" w14:textId="77777777" w:rsidR="007943B8" w:rsidRPr="00F71B9B" w:rsidRDefault="007943B8" w:rsidP="00407002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Podstawą zaliczenia laboratorium  jest systematyczny, aktywny  udział w zajęciach</w:t>
            </w:r>
            <w:r w:rsidR="00CD0503" w:rsidRPr="00F71B9B">
              <w:rPr>
                <w:sz w:val="24"/>
                <w:szCs w:val="24"/>
              </w:rPr>
              <w:t xml:space="preserve"> </w:t>
            </w:r>
            <w:r w:rsidRPr="00F71B9B">
              <w:rPr>
                <w:sz w:val="24"/>
                <w:szCs w:val="24"/>
              </w:rPr>
              <w:t xml:space="preserve"> i zdobywanie punktów za wykonane zadania oraz udzielanie wyjaśnień odnośnie implementowanych zagadnień w odpowiedzi na pytania zadawane przez prowadzącego.</w:t>
            </w:r>
          </w:p>
          <w:p w14:paraId="4E04DF86" w14:textId="77777777" w:rsidR="007943B8" w:rsidRPr="00F71B9B" w:rsidRDefault="007943B8" w:rsidP="00407002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 xml:space="preserve">Podstawą zaliczenia wykładu jest  odpowiedź ustna na koniec semestru. </w:t>
            </w:r>
          </w:p>
          <w:p w14:paraId="2C000574" w14:textId="77777777" w:rsidR="007943B8" w:rsidRPr="00F71B9B" w:rsidRDefault="007943B8" w:rsidP="00407002">
            <w:pPr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Podstawą zaliczenia projektu jest  autorskie rozwiązanie programowe o określonej specyfikacji funkcjonalnej zaprezentowane publicznie  od strony kodowej i funkcjonalnej.</w:t>
            </w:r>
          </w:p>
        </w:tc>
      </w:tr>
    </w:tbl>
    <w:p w14:paraId="377D6638" w14:textId="77777777" w:rsidR="00505FE4" w:rsidRPr="00F71B9B" w:rsidRDefault="00505FE4" w:rsidP="00505FE4">
      <w:pPr>
        <w:rPr>
          <w:sz w:val="22"/>
          <w:szCs w:val="22"/>
        </w:rPr>
      </w:pPr>
    </w:p>
    <w:tbl>
      <w:tblPr>
        <w:tblW w:w="542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1"/>
        <w:gridCol w:w="1549"/>
        <w:gridCol w:w="2340"/>
      </w:tblGrid>
      <w:tr w:rsidR="00505FE4" w:rsidRPr="00F71B9B" w14:paraId="45B65752" w14:textId="77777777" w:rsidTr="007943B8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0C73122" w14:textId="77777777" w:rsidR="00505FE4" w:rsidRPr="00F71B9B" w:rsidRDefault="00505FE4" w:rsidP="00F77DC4">
            <w:pPr>
              <w:jc w:val="center"/>
              <w:rPr>
                <w:b/>
              </w:rPr>
            </w:pPr>
          </w:p>
          <w:p w14:paraId="54B4C76F" w14:textId="77777777" w:rsidR="00505FE4" w:rsidRPr="00F71B9B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NAKŁAD PRACY STUDENTA</w:t>
            </w:r>
          </w:p>
          <w:p w14:paraId="3653BE3F" w14:textId="77777777" w:rsidR="00505FE4" w:rsidRPr="00F71B9B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F71B9B" w14:paraId="1033F4F8" w14:textId="77777777" w:rsidTr="007943B8">
        <w:trPr>
          <w:trHeight w:val="263"/>
        </w:trPr>
        <w:tc>
          <w:tcPr>
            <w:tcW w:w="2333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40B5DC" w14:textId="77777777" w:rsidR="00505FE4" w:rsidRPr="00F71B9B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708DA74A" w14:textId="77777777" w:rsidR="00505FE4" w:rsidRPr="00F71B9B" w:rsidRDefault="00505FE4" w:rsidP="00F77DC4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557B128" w14:textId="77777777" w:rsidR="00505FE4" w:rsidRPr="00F71B9B" w:rsidRDefault="00505FE4" w:rsidP="00F77DC4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F71B9B" w14:paraId="7C997C64" w14:textId="77777777" w:rsidTr="000069FA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92BB" w14:textId="77777777" w:rsidR="00505FE4" w:rsidRPr="00F71B9B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D219" w14:textId="77777777" w:rsidR="00505FE4" w:rsidRPr="00F71B9B" w:rsidRDefault="00505FE4" w:rsidP="00F77DC4">
            <w:pPr>
              <w:jc w:val="center"/>
            </w:pPr>
            <w:r w:rsidRPr="00F71B9B">
              <w:t xml:space="preserve">Ogółem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CB78" w14:textId="77777777" w:rsidR="00505FE4" w:rsidRPr="00F71B9B" w:rsidRDefault="00505FE4" w:rsidP="00F77DC4">
            <w:pPr>
              <w:jc w:val="center"/>
            </w:pPr>
            <w:r w:rsidRPr="00F71B9B">
              <w:t xml:space="preserve">W tym zajęcia powiązane </w:t>
            </w:r>
            <w:r w:rsidRPr="00F71B9B">
              <w:br/>
              <w:t>z praktycznym przygotowaniem zawodowym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F7091E2" w14:textId="77777777" w:rsidR="00505FE4" w:rsidRPr="00F71B9B" w:rsidRDefault="00505FE4" w:rsidP="00F77DC4">
            <w:pPr>
              <w:jc w:val="center"/>
              <w:rPr>
                <w:color w:val="FF0000"/>
              </w:rPr>
            </w:pPr>
            <w:r w:rsidRPr="00F71B9B">
              <w:t>W tym udział w zajęciach przeprowadzanych z wykorzystaniem metod i</w:t>
            </w:r>
            <w:r w:rsidR="00A4490B" w:rsidRPr="00F71B9B">
              <w:t> </w:t>
            </w:r>
            <w:r w:rsidRPr="00F71B9B">
              <w:t>technik kształcenia na odległość</w:t>
            </w:r>
          </w:p>
        </w:tc>
      </w:tr>
      <w:tr w:rsidR="000069FA" w:rsidRPr="00F71B9B" w14:paraId="32A1820A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FABF" w14:textId="77777777" w:rsidR="000069FA" w:rsidRPr="00F71B9B" w:rsidRDefault="000069FA" w:rsidP="00F77DC4">
            <w:pPr>
              <w:spacing w:before="60" w:after="60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Udział w wykładach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32F3" w14:textId="77777777" w:rsidR="000069FA" w:rsidRPr="00F71B9B" w:rsidRDefault="000069FA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6BA5" w14:textId="77777777" w:rsidR="000069FA" w:rsidRPr="00F71B9B" w:rsidRDefault="000069FA" w:rsidP="00407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A6AD6" w14:textId="77777777" w:rsidR="000069FA" w:rsidRPr="00F71B9B" w:rsidRDefault="000069FA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0069FA" w:rsidRPr="00F71B9B" w14:paraId="2B280130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7B7E" w14:textId="77777777" w:rsidR="000069FA" w:rsidRPr="00F71B9B" w:rsidRDefault="000069FA" w:rsidP="00F77DC4">
            <w:pPr>
              <w:spacing w:before="60" w:after="60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8404" w14:textId="77777777" w:rsidR="000069FA" w:rsidRPr="00F71B9B" w:rsidRDefault="000069FA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4F04" w14:textId="77777777" w:rsidR="000069FA" w:rsidRPr="00F71B9B" w:rsidRDefault="000069FA" w:rsidP="00407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E123D1" w14:textId="77777777" w:rsidR="000069FA" w:rsidRPr="00F71B9B" w:rsidRDefault="000069FA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0069FA" w:rsidRPr="00F71B9B" w14:paraId="59D7C7D7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5672" w14:textId="77777777" w:rsidR="000069FA" w:rsidRPr="00F71B9B" w:rsidRDefault="000069FA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F71B9B">
              <w:rPr>
                <w:sz w:val="24"/>
                <w:szCs w:val="24"/>
              </w:rPr>
              <w:t>Udział w ćwiczeniach audytoryjnych</w:t>
            </w:r>
            <w:r w:rsidRPr="00F71B9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1C3F" w14:textId="77777777" w:rsidR="000069FA" w:rsidRPr="00F71B9B" w:rsidRDefault="000F0A1A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30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65A5" w14:textId="77777777" w:rsidR="000069FA" w:rsidRPr="00F71B9B" w:rsidRDefault="000F0A1A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30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32CBB" w14:textId="77777777" w:rsidR="000069FA" w:rsidRPr="00F71B9B" w:rsidRDefault="000069FA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0069FA" w:rsidRPr="00F71B9B" w14:paraId="7BF00DEF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6F01" w14:textId="77777777" w:rsidR="000069FA" w:rsidRPr="00F71B9B" w:rsidRDefault="000069FA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426A" w14:textId="77777777" w:rsidR="000069FA" w:rsidRPr="00F71B9B" w:rsidRDefault="000F0A1A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25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E088" w14:textId="77777777" w:rsidR="000069FA" w:rsidRPr="00F71B9B" w:rsidRDefault="000F0A1A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25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B9D58" w14:textId="77777777" w:rsidR="000069FA" w:rsidRPr="00F71B9B" w:rsidRDefault="000069FA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0069FA" w:rsidRPr="00F71B9B" w14:paraId="6174B5EC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8947" w14:textId="77777777" w:rsidR="000069FA" w:rsidRPr="00F71B9B" w:rsidRDefault="000069FA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Przygotowanie projektu / eseju / itp.</w:t>
            </w:r>
            <w:r w:rsidRPr="00F71B9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4194" w14:textId="77777777" w:rsidR="000069FA" w:rsidRPr="00F71B9B" w:rsidRDefault="000069FA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40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D456" w14:textId="77777777" w:rsidR="000069FA" w:rsidRPr="00F71B9B" w:rsidRDefault="000069FA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40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B4AD99" w14:textId="77777777" w:rsidR="000069FA" w:rsidRPr="00F71B9B" w:rsidRDefault="000069FA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0069FA" w:rsidRPr="00F71B9B" w14:paraId="5C30CB23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1BCA" w14:textId="77777777" w:rsidR="000069FA" w:rsidRPr="00F71B9B" w:rsidRDefault="000069FA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F44A" w14:textId="77777777" w:rsidR="000069FA" w:rsidRPr="00F71B9B" w:rsidRDefault="000069FA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A7E7" w14:textId="77777777" w:rsidR="000069FA" w:rsidRPr="00F71B9B" w:rsidRDefault="000069FA" w:rsidP="00407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82DC5" w14:textId="77777777" w:rsidR="000069FA" w:rsidRPr="00F71B9B" w:rsidRDefault="000069FA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0069FA" w:rsidRPr="00F71B9B" w14:paraId="77141B22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DF32" w14:textId="77777777" w:rsidR="000069FA" w:rsidRPr="00F71B9B" w:rsidRDefault="000069FA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6710" w14:textId="77777777" w:rsidR="000069FA" w:rsidRPr="00F71B9B" w:rsidRDefault="000069FA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D237" w14:textId="77777777" w:rsidR="000069FA" w:rsidRPr="00F71B9B" w:rsidRDefault="000069FA" w:rsidP="00407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AB5621" w14:textId="77777777" w:rsidR="000069FA" w:rsidRPr="00F71B9B" w:rsidRDefault="000069FA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0069FA" w:rsidRPr="00F71B9B" w14:paraId="390D1C99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DDF6" w14:textId="77777777" w:rsidR="000069FA" w:rsidRPr="00F71B9B" w:rsidRDefault="000069FA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Inne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14E4" w14:textId="77777777" w:rsidR="000069FA" w:rsidRPr="00F71B9B" w:rsidRDefault="000069FA" w:rsidP="00407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1F3C" w14:textId="77777777" w:rsidR="000069FA" w:rsidRPr="00F71B9B" w:rsidRDefault="000069FA" w:rsidP="004070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26014F" w14:textId="77777777" w:rsidR="000069FA" w:rsidRPr="00F71B9B" w:rsidRDefault="000069FA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0069FA" w:rsidRPr="00F71B9B" w14:paraId="5A795DF5" w14:textId="77777777" w:rsidTr="000069FA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FECF" w14:textId="77777777" w:rsidR="000069FA" w:rsidRPr="00F71B9B" w:rsidRDefault="000069FA" w:rsidP="00F77DC4">
            <w:pPr>
              <w:spacing w:before="60" w:after="60"/>
              <w:rPr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3440" w14:textId="77777777" w:rsidR="000069FA" w:rsidRPr="00F71B9B" w:rsidRDefault="000069FA" w:rsidP="000F0A1A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1</w:t>
            </w:r>
            <w:r w:rsidR="000F0A1A" w:rsidRPr="00F71B9B">
              <w:rPr>
                <w:sz w:val="24"/>
                <w:szCs w:val="24"/>
              </w:rPr>
              <w:t>2</w:t>
            </w:r>
            <w:r w:rsidRPr="00F71B9B">
              <w:rPr>
                <w:sz w:val="24"/>
                <w:szCs w:val="24"/>
              </w:rPr>
              <w:t>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480D" w14:textId="77777777" w:rsidR="000069FA" w:rsidRPr="00F71B9B" w:rsidRDefault="000F0A1A" w:rsidP="00407002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9</w:t>
            </w:r>
            <w:r w:rsidR="000069FA" w:rsidRPr="00F71B9B">
              <w:rPr>
                <w:sz w:val="24"/>
                <w:szCs w:val="24"/>
              </w:rPr>
              <w:t>5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F7FB89" w14:textId="77777777" w:rsidR="000069FA" w:rsidRPr="00F71B9B" w:rsidRDefault="000069FA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069FA" w:rsidRPr="00F71B9B" w14:paraId="5E9725A6" w14:textId="77777777" w:rsidTr="007943B8">
        <w:trPr>
          <w:trHeight w:val="236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659C4" w14:textId="77777777" w:rsidR="000069FA" w:rsidRPr="00F71B9B" w:rsidRDefault="000069FA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D7EA545" w14:textId="77777777" w:rsidR="000069FA" w:rsidRPr="00F71B9B" w:rsidRDefault="000069FA" w:rsidP="00407002">
            <w:pPr>
              <w:jc w:val="center"/>
              <w:rPr>
                <w:b/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5 ECTS</w:t>
            </w:r>
          </w:p>
        </w:tc>
      </w:tr>
      <w:tr w:rsidR="000069FA" w:rsidRPr="00F71B9B" w14:paraId="38BDCF45" w14:textId="77777777" w:rsidTr="007943B8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C4C7C" w14:textId="77777777" w:rsidR="000069FA" w:rsidRPr="00F71B9B" w:rsidRDefault="000069FA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F71B9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C5F2291" w14:textId="76D8CC87" w:rsidR="000069FA" w:rsidRPr="00F71B9B" w:rsidRDefault="00F71B9B" w:rsidP="00407002">
            <w:pPr>
              <w:jc w:val="center"/>
              <w:rPr>
                <w:b/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3,7 ECTS</w:t>
            </w:r>
          </w:p>
        </w:tc>
      </w:tr>
      <w:tr w:rsidR="000F0A1A" w:rsidRPr="00F71B9B" w14:paraId="3BB75FA0" w14:textId="77777777" w:rsidTr="007943B8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C5658D" w14:textId="77777777" w:rsidR="000F0A1A" w:rsidRPr="00F71B9B" w:rsidRDefault="000F0A1A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 xml:space="preserve">Liczba punktów ECTS związana z kształceniem na odległość (kształcenie </w:t>
            </w:r>
            <w:r w:rsidRPr="00F71B9B">
              <w:rPr>
                <w:sz w:val="24"/>
                <w:szCs w:val="24"/>
              </w:rPr>
              <w:lastRenderedPageBreak/>
              <w:t>z wykorzystaniem metod i technik kształcenia na odległość)</w:t>
            </w:r>
            <w:r w:rsidRPr="00F71B9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3D5CA1D" w14:textId="6B14B968" w:rsidR="000F0A1A" w:rsidRPr="00F71B9B" w:rsidRDefault="000F0A1A" w:rsidP="004C1F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F0A1A" w:rsidRPr="00F71B9B" w14:paraId="3F96CD4D" w14:textId="77777777" w:rsidTr="007943B8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4DC5399" w14:textId="77777777" w:rsidR="000F0A1A" w:rsidRPr="00F71B9B" w:rsidRDefault="000F0A1A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37FB93A" w14:textId="77777777" w:rsidR="000F0A1A" w:rsidRPr="00F71B9B" w:rsidRDefault="000F0A1A" w:rsidP="004C1F68">
            <w:pPr>
              <w:jc w:val="center"/>
              <w:rPr>
                <w:sz w:val="24"/>
                <w:szCs w:val="24"/>
              </w:rPr>
            </w:pPr>
            <w:r w:rsidRPr="00F71B9B">
              <w:rPr>
                <w:sz w:val="24"/>
                <w:szCs w:val="24"/>
              </w:rPr>
              <w:t>48</w:t>
            </w:r>
          </w:p>
          <w:p w14:paraId="25F192BB" w14:textId="77777777" w:rsidR="000F0A1A" w:rsidRPr="00F71B9B" w:rsidRDefault="000F0A1A" w:rsidP="004C1F68">
            <w:pPr>
              <w:jc w:val="center"/>
              <w:rPr>
                <w:b/>
                <w:sz w:val="24"/>
                <w:szCs w:val="24"/>
              </w:rPr>
            </w:pPr>
            <w:r w:rsidRPr="00F71B9B">
              <w:rPr>
                <w:b/>
                <w:sz w:val="24"/>
                <w:szCs w:val="24"/>
              </w:rPr>
              <w:t>1,9 ECTS</w:t>
            </w:r>
          </w:p>
        </w:tc>
      </w:tr>
    </w:tbl>
    <w:p w14:paraId="174ED3C0" w14:textId="77777777" w:rsidR="00DB50E0" w:rsidRPr="00F71B9B" w:rsidRDefault="00DB50E0" w:rsidP="00505FE4"/>
    <w:sectPr w:rsidR="00DB50E0" w:rsidRPr="00F71B9B" w:rsidSect="006369D6">
      <w:footerReference w:type="even" r:id="rId11"/>
      <w:footerReference w:type="default" r:id="rId12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30C5DE" w14:textId="77777777" w:rsidR="00DA4835" w:rsidRDefault="00DA4835" w:rsidP="00505FE4">
      <w:r>
        <w:separator/>
      </w:r>
    </w:p>
  </w:endnote>
  <w:endnote w:type="continuationSeparator" w:id="0">
    <w:p w14:paraId="115A85B4" w14:textId="77777777" w:rsidR="00DA4835" w:rsidRDefault="00DA4835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EDAF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02F20D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99795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D5A7C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7492990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D6F6B" w14:textId="77777777" w:rsidR="00DA4835" w:rsidRDefault="00DA4835" w:rsidP="00505FE4">
      <w:r>
        <w:separator/>
      </w:r>
    </w:p>
  </w:footnote>
  <w:footnote w:type="continuationSeparator" w:id="0">
    <w:p w14:paraId="428878DD" w14:textId="77777777" w:rsidR="00DA4835" w:rsidRDefault="00DA4835" w:rsidP="00505FE4">
      <w:r>
        <w:continuationSeparator/>
      </w:r>
    </w:p>
  </w:footnote>
  <w:footnote w:id="1">
    <w:p w14:paraId="68B070A5" w14:textId="77777777" w:rsidR="000F0A1A" w:rsidRDefault="000F0A1A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A7872"/>
    <w:multiLevelType w:val="hybridMultilevel"/>
    <w:tmpl w:val="DE0282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4304"/>
    <w:multiLevelType w:val="hybridMultilevel"/>
    <w:tmpl w:val="814CB85E"/>
    <w:lvl w:ilvl="0" w:tplc="0415000F">
      <w:start w:val="1"/>
      <w:numFmt w:val="decimal"/>
      <w:lvlText w:val="%1."/>
      <w:lvlJc w:val="left"/>
      <w:pPr>
        <w:ind w:left="828" w:hanging="360"/>
      </w:pPr>
    </w:lvl>
    <w:lvl w:ilvl="1" w:tplc="04150019">
      <w:start w:val="1"/>
      <w:numFmt w:val="lowerLetter"/>
      <w:lvlText w:val="%2."/>
      <w:lvlJc w:val="left"/>
      <w:pPr>
        <w:ind w:left="1548" w:hanging="360"/>
      </w:pPr>
    </w:lvl>
    <w:lvl w:ilvl="2" w:tplc="0415001B">
      <w:start w:val="1"/>
      <w:numFmt w:val="lowerRoman"/>
      <w:lvlText w:val="%3."/>
      <w:lvlJc w:val="right"/>
      <w:pPr>
        <w:ind w:left="2268" w:hanging="180"/>
      </w:pPr>
    </w:lvl>
    <w:lvl w:ilvl="3" w:tplc="0415000F">
      <w:start w:val="1"/>
      <w:numFmt w:val="decimal"/>
      <w:lvlText w:val="%4."/>
      <w:lvlJc w:val="left"/>
      <w:pPr>
        <w:ind w:left="2988" w:hanging="360"/>
      </w:pPr>
    </w:lvl>
    <w:lvl w:ilvl="4" w:tplc="04150019">
      <w:start w:val="1"/>
      <w:numFmt w:val="lowerLetter"/>
      <w:lvlText w:val="%5."/>
      <w:lvlJc w:val="left"/>
      <w:pPr>
        <w:ind w:left="3708" w:hanging="360"/>
      </w:pPr>
    </w:lvl>
    <w:lvl w:ilvl="5" w:tplc="0415001B">
      <w:start w:val="1"/>
      <w:numFmt w:val="lowerRoman"/>
      <w:lvlText w:val="%6."/>
      <w:lvlJc w:val="right"/>
      <w:pPr>
        <w:ind w:left="4428" w:hanging="180"/>
      </w:pPr>
    </w:lvl>
    <w:lvl w:ilvl="6" w:tplc="0415000F">
      <w:start w:val="1"/>
      <w:numFmt w:val="decimal"/>
      <w:lvlText w:val="%7."/>
      <w:lvlJc w:val="left"/>
      <w:pPr>
        <w:ind w:left="5148" w:hanging="360"/>
      </w:pPr>
    </w:lvl>
    <w:lvl w:ilvl="7" w:tplc="04150019">
      <w:start w:val="1"/>
      <w:numFmt w:val="lowerLetter"/>
      <w:lvlText w:val="%8."/>
      <w:lvlJc w:val="left"/>
      <w:pPr>
        <w:ind w:left="5868" w:hanging="360"/>
      </w:pPr>
    </w:lvl>
    <w:lvl w:ilvl="8" w:tplc="0415001B">
      <w:start w:val="1"/>
      <w:numFmt w:val="lowerRoman"/>
      <w:lvlText w:val="%9."/>
      <w:lvlJc w:val="right"/>
      <w:pPr>
        <w:ind w:left="6588" w:hanging="180"/>
      </w:pPr>
    </w:lvl>
  </w:abstractNum>
  <w:abstractNum w:abstractNumId="2" w15:restartNumberingAfterBreak="0">
    <w:nsid w:val="0A133457"/>
    <w:multiLevelType w:val="hybridMultilevel"/>
    <w:tmpl w:val="857680A0"/>
    <w:lvl w:ilvl="0" w:tplc="0415000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D9F3FAF"/>
    <w:multiLevelType w:val="hybridMultilevel"/>
    <w:tmpl w:val="52F629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081D02"/>
    <w:multiLevelType w:val="hybridMultilevel"/>
    <w:tmpl w:val="2C540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2A1761"/>
    <w:multiLevelType w:val="hybridMultilevel"/>
    <w:tmpl w:val="3E5A73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1BC12F0"/>
    <w:multiLevelType w:val="hybridMultilevel"/>
    <w:tmpl w:val="857680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2159942">
    <w:abstractNumId w:val="6"/>
  </w:num>
  <w:num w:numId="2" w16cid:durableId="1744569918">
    <w:abstractNumId w:val="2"/>
  </w:num>
  <w:num w:numId="3" w16cid:durableId="11435439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5908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5829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92563277">
    <w:abstractNumId w:val="1"/>
  </w:num>
  <w:num w:numId="7" w16cid:durableId="623080477">
    <w:abstractNumId w:val="7"/>
  </w:num>
  <w:num w:numId="8" w16cid:durableId="1308123040">
    <w:abstractNumId w:val="0"/>
  </w:num>
  <w:num w:numId="9" w16cid:durableId="231936342">
    <w:abstractNumId w:val="4"/>
  </w:num>
  <w:num w:numId="10" w16cid:durableId="16963427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FC7"/>
    <w:rsid w:val="000069FA"/>
    <w:rsid w:val="00056958"/>
    <w:rsid w:val="000F0A1A"/>
    <w:rsid w:val="00110AFC"/>
    <w:rsid w:val="00120453"/>
    <w:rsid w:val="001428D9"/>
    <w:rsid w:val="001D021C"/>
    <w:rsid w:val="001F17F2"/>
    <w:rsid w:val="00246448"/>
    <w:rsid w:val="002A7236"/>
    <w:rsid w:val="002D42DA"/>
    <w:rsid w:val="003C504F"/>
    <w:rsid w:val="004527CB"/>
    <w:rsid w:val="00505FE4"/>
    <w:rsid w:val="005B1D5C"/>
    <w:rsid w:val="005F1D2B"/>
    <w:rsid w:val="006113E7"/>
    <w:rsid w:val="006369D6"/>
    <w:rsid w:val="006946B4"/>
    <w:rsid w:val="006E3035"/>
    <w:rsid w:val="006F0C43"/>
    <w:rsid w:val="007640D2"/>
    <w:rsid w:val="007943B8"/>
    <w:rsid w:val="007C2DCC"/>
    <w:rsid w:val="008A2D5A"/>
    <w:rsid w:val="00925971"/>
    <w:rsid w:val="00943790"/>
    <w:rsid w:val="00972472"/>
    <w:rsid w:val="00A0655B"/>
    <w:rsid w:val="00A4490B"/>
    <w:rsid w:val="00AD635E"/>
    <w:rsid w:val="00B45FC7"/>
    <w:rsid w:val="00BB6EC7"/>
    <w:rsid w:val="00BF45D6"/>
    <w:rsid w:val="00CD0503"/>
    <w:rsid w:val="00CF5C00"/>
    <w:rsid w:val="00DA4835"/>
    <w:rsid w:val="00DB50E0"/>
    <w:rsid w:val="00DD5A7C"/>
    <w:rsid w:val="00E123D1"/>
    <w:rsid w:val="00F56C4B"/>
    <w:rsid w:val="00F71B9B"/>
    <w:rsid w:val="00FA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58EBA7"/>
  <w15:docId w15:val="{E69A6FC6-9702-4D64-8D5B-403132CDF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2D42D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D42DA"/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7943B8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7943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9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40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8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54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03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510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8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5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43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9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1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92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1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11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22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21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14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53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42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21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38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7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learn.microsoft.com/en-u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zanna.STACJA17\Downloads\sylabusyToDo\Metodyka%20projektowania%20systemow%20oprogramowania_2024_S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Metodyka projektowania systemow oprogramowania_2024_SS</Template>
  <TotalTime>123</TotalTime>
  <Pages>5</Pages>
  <Words>1350</Words>
  <Characters>8104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Marzanna</dc:creator>
  <cp:lastModifiedBy>Teresa Jurewicz-Obrzut</cp:lastModifiedBy>
  <cp:revision>17</cp:revision>
  <cp:lastPrinted>2023-12-05T12:20:00Z</cp:lastPrinted>
  <dcterms:created xsi:type="dcterms:W3CDTF">2024-06-13T11:30:00Z</dcterms:created>
  <dcterms:modified xsi:type="dcterms:W3CDTF">2024-08-21T13:38:00Z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